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ayout w:type="fixed"/>
        <w:tblLook w:val="0000"/>
      </w:tblPr>
      <w:tblGrid>
        <w:gridCol w:w="243"/>
        <w:gridCol w:w="90"/>
        <w:gridCol w:w="160"/>
        <w:gridCol w:w="116"/>
        <w:gridCol w:w="134"/>
        <w:gridCol w:w="142"/>
        <w:gridCol w:w="108"/>
        <w:gridCol w:w="228"/>
        <w:gridCol w:w="18"/>
        <w:gridCol w:w="250"/>
        <w:gridCol w:w="7"/>
        <w:gridCol w:w="243"/>
        <w:gridCol w:w="33"/>
        <w:gridCol w:w="217"/>
        <w:gridCol w:w="58"/>
        <w:gridCol w:w="192"/>
        <w:gridCol w:w="82"/>
        <w:gridCol w:w="168"/>
        <w:gridCol w:w="107"/>
        <w:gridCol w:w="143"/>
        <w:gridCol w:w="100"/>
        <w:gridCol w:w="143"/>
        <w:gridCol w:w="265"/>
        <w:gridCol w:w="188"/>
        <w:gridCol w:w="55"/>
        <w:gridCol w:w="52"/>
        <w:gridCol w:w="136"/>
        <w:gridCol w:w="177"/>
        <w:gridCol w:w="11"/>
        <w:gridCol w:w="122"/>
        <w:gridCol w:w="142"/>
        <w:gridCol w:w="11"/>
        <w:gridCol w:w="157"/>
        <w:gridCol w:w="107"/>
        <w:gridCol w:w="11"/>
        <w:gridCol w:w="192"/>
        <w:gridCol w:w="40"/>
        <w:gridCol w:w="270"/>
        <w:gridCol w:w="162"/>
        <w:gridCol w:w="444"/>
        <w:gridCol w:w="7"/>
        <w:gridCol w:w="4"/>
        <w:gridCol w:w="225"/>
        <w:gridCol w:w="7"/>
        <w:gridCol w:w="43"/>
        <w:gridCol w:w="225"/>
        <w:gridCol w:w="41"/>
        <w:gridCol w:w="10"/>
        <w:gridCol w:w="225"/>
        <w:gridCol w:w="50"/>
        <w:gridCol w:w="25"/>
        <w:gridCol w:w="200"/>
        <w:gridCol w:w="50"/>
        <w:gridCol w:w="60"/>
        <w:gridCol w:w="165"/>
        <w:gridCol w:w="50"/>
        <w:gridCol w:w="95"/>
        <w:gridCol w:w="130"/>
        <w:gridCol w:w="51"/>
        <w:gridCol w:w="129"/>
        <w:gridCol w:w="96"/>
        <w:gridCol w:w="50"/>
        <w:gridCol w:w="164"/>
        <w:gridCol w:w="61"/>
        <w:gridCol w:w="51"/>
        <w:gridCol w:w="198"/>
        <w:gridCol w:w="27"/>
        <w:gridCol w:w="51"/>
        <w:gridCol w:w="225"/>
        <w:gridCol w:w="6"/>
        <w:gridCol w:w="44"/>
        <w:gridCol w:w="115"/>
        <w:gridCol w:w="110"/>
        <w:gridCol w:w="41"/>
        <w:gridCol w:w="66"/>
        <w:gridCol w:w="236"/>
      </w:tblGrid>
      <w:tr w:rsidR="00A518B8" w:rsidRPr="00091D6D">
        <w:trPr>
          <w:trHeight w:val="280"/>
          <w:jc w:val="center"/>
        </w:trPr>
        <w:tc>
          <w:tcPr>
            <w:tcW w:w="333" w:type="dxa"/>
            <w:gridSpan w:val="2"/>
          </w:tcPr>
          <w:p w:rsidR="00A518B8" w:rsidRPr="00091D6D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A518B8" w:rsidRPr="00091D6D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A518B8" w:rsidRPr="00091D6D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:rsidR="00A518B8" w:rsidRPr="00091D6D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A518B8" w:rsidRPr="00091D6D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A518B8" w:rsidRPr="00091D6D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A518B8" w:rsidRPr="00091D6D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:rsidR="00A518B8" w:rsidRPr="00091D6D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A518B8" w:rsidRPr="00091D6D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</w:tcPr>
          <w:p w:rsidR="00A518B8" w:rsidRPr="00091D6D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408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A518B8" w:rsidRPr="00091D6D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29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A518B8" w:rsidRPr="00091D6D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31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A518B8" w:rsidRPr="00091D6D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  <w:tcBorders>
              <w:left w:val="single" w:sz="2" w:space="0" w:color="000000"/>
            </w:tcBorders>
          </w:tcPr>
          <w:p w:rsidR="00A518B8" w:rsidRPr="00091D6D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A518B8" w:rsidRPr="00091D6D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3"/>
          </w:tcPr>
          <w:p w:rsidR="00A518B8" w:rsidRPr="00091D6D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432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A518B8" w:rsidRPr="00091D6D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444" w:type="dxa"/>
            <w:tcBorders>
              <w:left w:val="single" w:sz="2" w:space="0" w:color="000000"/>
              <w:bottom w:val="single" w:sz="2" w:space="0" w:color="000000"/>
            </w:tcBorders>
          </w:tcPr>
          <w:p w:rsidR="00A518B8" w:rsidRPr="00091D6D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236" w:type="dxa"/>
            <w:gridSpan w:val="3"/>
            <w:tcBorders>
              <w:left w:val="single" w:sz="2" w:space="0" w:color="000000"/>
            </w:tcBorders>
          </w:tcPr>
          <w:p w:rsidR="00A518B8" w:rsidRPr="00091D6D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A518B8" w:rsidRPr="00091D6D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A518B8" w:rsidRPr="00091D6D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A518B8" w:rsidRPr="00091D6D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A518B8" w:rsidRPr="00091D6D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A518B8" w:rsidRPr="00091D6D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A518B8" w:rsidRPr="00091D6D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A518B8" w:rsidRPr="00091D6D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A518B8" w:rsidRPr="00091D6D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A518B8" w:rsidRPr="00091D6D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4"/>
          </w:tcPr>
          <w:p w:rsidR="00A518B8" w:rsidRPr="00091D6D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332" w:type="dxa"/>
            <w:gridSpan w:val="3"/>
          </w:tcPr>
          <w:p w:rsidR="00A518B8" w:rsidRPr="00091D6D" w:rsidRDefault="00A518B8">
            <w:pPr>
              <w:autoSpaceDE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</w:tr>
      <w:tr w:rsidR="00A518B8" w:rsidRPr="00091D6D">
        <w:trPr>
          <w:gridAfter w:val="1"/>
          <w:wAfter w:w="236" w:type="dxa"/>
          <w:cantSplit/>
          <w:trHeight w:val="527"/>
          <w:jc w:val="center"/>
        </w:trPr>
        <w:tc>
          <w:tcPr>
            <w:tcW w:w="333" w:type="dxa"/>
            <w:gridSpan w:val="2"/>
          </w:tcPr>
          <w:p w:rsidR="00A518B8" w:rsidRPr="00091D6D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A518B8" w:rsidRPr="00091D6D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A518B8" w:rsidRPr="00091D6D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:rsidR="00A518B8" w:rsidRPr="00091D6D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A518B8" w:rsidRPr="00091D6D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A518B8" w:rsidRPr="00091D6D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A518B8" w:rsidRPr="00091D6D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:rsidR="00A518B8" w:rsidRPr="00091D6D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A518B8" w:rsidRPr="00091D6D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</w:tcPr>
          <w:p w:rsidR="00A518B8" w:rsidRPr="00091D6D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1027" w:type="dxa"/>
            <w:gridSpan w:val="8"/>
            <w:tcBorders>
              <w:top w:val="single" w:sz="2" w:space="0" w:color="000000"/>
            </w:tcBorders>
          </w:tcPr>
          <w:p w:rsidR="00A518B8" w:rsidRPr="00091D6D" w:rsidRDefault="00A518B8">
            <w:pPr>
              <w:snapToGrid w:val="0"/>
              <w:jc w:val="center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>Период</w:t>
            </w:r>
          </w:p>
        </w:tc>
        <w:tc>
          <w:tcPr>
            <w:tcW w:w="275" w:type="dxa"/>
            <w:gridSpan w:val="3"/>
          </w:tcPr>
          <w:p w:rsidR="00A518B8" w:rsidRPr="00091D6D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A518B8" w:rsidRPr="00091D6D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1119" w:type="dxa"/>
            <w:gridSpan w:val="7"/>
          </w:tcPr>
          <w:p w:rsidR="00A518B8" w:rsidRPr="00091D6D" w:rsidRDefault="00A518B8" w:rsidP="00795F57">
            <w:pPr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>Контролор</w:t>
            </w:r>
          </w:p>
          <w:p w:rsidR="00A518B8" w:rsidRPr="00091D6D" w:rsidRDefault="00A518B8" w:rsidP="00795F57">
            <w:pPr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A518B8" w:rsidRPr="00091D6D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A518B8" w:rsidRPr="00091D6D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A518B8" w:rsidRPr="00091D6D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A518B8" w:rsidRPr="00091D6D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A518B8" w:rsidRPr="00091D6D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A518B8" w:rsidRPr="00091D6D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A518B8" w:rsidRPr="00091D6D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A518B8" w:rsidRPr="00091D6D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A518B8" w:rsidRPr="00091D6D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A518B8" w:rsidRPr="00091D6D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332" w:type="dxa"/>
            <w:gridSpan w:val="4"/>
          </w:tcPr>
          <w:p w:rsidR="00A518B8" w:rsidRPr="00091D6D" w:rsidRDefault="00A518B8">
            <w:pPr>
              <w:autoSpaceDE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</w:tr>
      <w:tr w:rsidR="00A518B8" w:rsidRPr="00091D6D">
        <w:tblPrEx>
          <w:tblInd w:w="0" w:type="nil"/>
        </w:tblPrEx>
        <w:trPr>
          <w:trHeight w:val="280"/>
          <w:jc w:val="center"/>
        </w:trPr>
        <w:tc>
          <w:tcPr>
            <w:tcW w:w="243" w:type="dxa"/>
          </w:tcPr>
          <w:p w:rsidR="00A518B8" w:rsidRPr="00091D6D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A518B8" w:rsidRPr="00091D6D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A518B8" w:rsidRPr="00091D6D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A518B8" w:rsidRPr="00091D6D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246" w:type="dxa"/>
            <w:gridSpan w:val="2"/>
            <w:tcBorders>
              <w:left w:val="single" w:sz="2" w:space="0" w:color="000000"/>
            </w:tcBorders>
          </w:tcPr>
          <w:p w:rsidR="00A518B8" w:rsidRPr="00091D6D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left w:val="single" w:sz="2" w:space="0" w:color="000000"/>
              <w:bottom w:val="single" w:sz="2" w:space="0" w:color="000000"/>
            </w:tcBorders>
          </w:tcPr>
          <w:p w:rsidR="00A518B8" w:rsidRPr="00737E94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0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A518B8" w:rsidRPr="00737E94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6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A518B8" w:rsidRPr="00737E94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2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A518B8" w:rsidRPr="00737E94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A518B8" w:rsidRPr="00737E94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A518B8" w:rsidRPr="00737E94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2</w:t>
            </w:r>
          </w:p>
        </w:tc>
        <w:tc>
          <w:tcPr>
            <w:tcW w:w="24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A518B8" w:rsidRPr="00737E94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0</w:t>
            </w:r>
          </w:p>
        </w:tc>
        <w:tc>
          <w:tcPr>
            <w:tcW w:w="45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A518B8" w:rsidRPr="00737E94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3</w:t>
            </w:r>
          </w:p>
        </w:tc>
        <w:tc>
          <w:tcPr>
            <w:tcW w:w="243" w:type="dxa"/>
            <w:gridSpan w:val="3"/>
            <w:tcBorders>
              <w:left w:val="single" w:sz="2" w:space="0" w:color="000000"/>
            </w:tcBorders>
          </w:tcPr>
          <w:p w:rsidR="00A518B8" w:rsidRPr="00091D6D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31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A518B8" w:rsidRPr="00737E94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1</w:t>
            </w:r>
          </w:p>
        </w:tc>
        <w:tc>
          <w:tcPr>
            <w:tcW w:w="31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A518B8" w:rsidRPr="00737E94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6</w:t>
            </w:r>
          </w:p>
        </w:tc>
        <w:tc>
          <w:tcPr>
            <w:tcW w:w="31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A518B8" w:rsidRPr="00737E94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0</w:t>
            </w:r>
          </w:p>
        </w:tc>
        <w:tc>
          <w:tcPr>
            <w:tcW w:w="31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A518B8" w:rsidRPr="00737E94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0</w:t>
            </w:r>
          </w:p>
        </w:tc>
        <w:tc>
          <w:tcPr>
            <w:tcW w:w="613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A518B8" w:rsidRPr="00737E94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1</w:t>
            </w:r>
          </w:p>
        </w:tc>
        <w:tc>
          <w:tcPr>
            <w:tcW w:w="236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A518B8" w:rsidRPr="00737E94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6</w:t>
            </w:r>
          </w:p>
        </w:tc>
        <w:tc>
          <w:tcPr>
            <w:tcW w:w="30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A518B8" w:rsidRPr="00737E94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0</w:t>
            </w:r>
          </w:p>
        </w:tc>
        <w:tc>
          <w:tcPr>
            <w:tcW w:w="310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:rsidR="00A518B8" w:rsidRPr="00737E94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3</w:t>
            </w:r>
          </w:p>
        </w:tc>
        <w:tc>
          <w:tcPr>
            <w:tcW w:w="31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A518B8" w:rsidRPr="00737E94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4</w:t>
            </w:r>
          </w:p>
        </w:tc>
        <w:tc>
          <w:tcPr>
            <w:tcW w:w="31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A518B8" w:rsidRPr="00737E94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8</w:t>
            </w:r>
          </w:p>
        </w:tc>
        <w:tc>
          <w:tcPr>
            <w:tcW w:w="31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A518B8" w:rsidRPr="00737E94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7</w:t>
            </w:r>
          </w:p>
        </w:tc>
        <w:tc>
          <w:tcPr>
            <w:tcW w:w="31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A518B8" w:rsidRPr="00737E94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8</w:t>
            </w:r>
          </w:p>
        </w:tc>
        <w:tc>
          <w:tcPr>
            <w:tcW w:w="31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A518B8" w:rsidRPr="00737E94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5</w:t>
            </w:r>
          </w:p>
        </w:tc>
        <w:tc>
          <w:tcPr>
            <w:tcW w:w="309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:rsidR="00A518B8" w:rsidRPr="00737E94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1</w:t>
            </w:r>
          </w:p>
        </w:tc>
        <w:tc>
          <w:tcPr>
            <w:tcW w:w="310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:rsidR="00A518B8" w:rsidRPr="00737E94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3</w:t>
            </w:r>
          </w:p>
        </w:tc>
        <w:tc>
          <w:tcPr>
            <w:tcW w:w="302" w:type="dxa"/>
            <w:gridSpan w:val="2"/>
            <w:tcBorders>
              <w:left w:val="single" w:sz="2" w:space="0" w:color="000000"/>
            </w:tcBorders>
          </w:tcPr>
          <w:p w:rsidR="00A518B8" w:rsidRPr="00091D6D" w:rsidRDefault="00A518B8">
            <w:pPr>
              <w:autoSpaceDE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</w:tr>
      <w:tr w:rsidR="00A518B8" w:rsidRPr="00091D6D">
        <w:tblPrEx>
          <w:tblInd w:w="0" w:type="nil"/>
        </w:tblPrEx>
        <w:trPr>
          <w:trHeight w:val="527"/>
          <w:jc w:val="center"/>
        </w:trPr>
        <w:tc>
          <w:tcPr>
            <w:tcW w:w="243" w:type="dxa"/>
          </w:tcPr>
          <w:p w:rsidR="00A518B8" w:rsidRPr="00091D6D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</w:tcPr>
          <w:p w:rsidR="00A518B8" w:rsidRPr="00091D6D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:rsidR="00A518B8" w:rsidRPr="00091D6D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>2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:rsidR="00A518B8" w:rsidRPr="00091D6D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>3</w:t>
            </w:r>
          </w:p>
        </w:tc>
        <w:tc>
          <w:tcPr>
            <w:tcW w:w="246" w:type="dxa"/>
            <w:gridSpan w:val="2"/>
          </w:tcPr>
          <w:p w:rsidR="00A518B8" w:rsidRPr="00091D6D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top w:val="single" w:sz="2" w:space="0" w:color="000000"/>
            </w:tcBorders>
          </w:tcPr>
          <w:p w:rsidR="00A518B8" w:rsidRPr="00091D6D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>4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:rsidR="00A518B8" w:rsidRPr="00091D6D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>5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:rsidR="00A518B8" w:rsidRPr="00091D6D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>6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:rsidR="00A518B8" w:rsidRPr="00091D6D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>7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:rsidR="00A518B8" w:rsidRPr="00091D6D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>8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:rsidR="00A518B8" w:rsidRPr="00091D6D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>9</w:t>
            </w:r>
          </w:p>
        </w:tc>
        <w:tc>
          <w:tcPr>
            <w:tcW w:w="243" w:type="dxa"/>
            <w:gridSpan w:val="2"/>
            <w:tcBorders>
              <w:top w:val="single" w:sz="2" w:space="0" w:color="000000"/>
            </w:tcBorders>
          </w:tcPr>
          <w:p w:rsidR="00A518B8" w:rsidRPr="00091D6D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>10</w:t>
            </w:r>
          </w:p>
        </w:tc>
        <w:tc>
          <w:tcPr>
            <w:tcW w:w="453" w:type="dxa"/>
            <w:gridSpan w:val="2"/>
            <w:tcBorders>
              <w:top w:val="single" w:sz="2" w:space="0" w:color="000000"/>
            </w:tcBorders>
          </w:tcPr>
          <w:p w:rsidR="00A518B8" w:rsidRPr="00091D6D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>11</w:t>
            </w:r>
          </w:p>
        </w:tc>
        <w:tc>
          <w:tcPr>
            <w:tcW w:w="243" w:type="dxa"/>
            <w:gridSpan w:val="3"/>
          </w:tcPr>
          <w:p w:rsidR="00A518B8" w:rsidRPr="00091D6D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310" w:type="dxa"/>
            <w:gridSpan w:val="3"/>
            <w:tcBorders>
              <w:top w:val="single" w:sz="2" w:space="0" w:color="000000"/>
            </w:tcBorders>
          </w:tcPr>
          <w:p w:rsidR="00A518B8" w:rsidRPr="00091D6D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>12</w:t>
            </w:r>
          </w:p>
        </w:tc>
        <w:tc>
          <w:tcPr>
            <w:tcW w:w="310" w:type="dxa"/>
            <w:gridSpan w:val="3"/>
            <w:tcBorders>
              <w:top w:val="single" w:sz="2" w:space="0" w:color="000000"/>
            </w:tcBorders>
          </w:tcPr>
          <w:p w:rsidR="00A518B8" w:rsidRPr="00091D6D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>13</w:t>
            </w:r>
          </w:p>
        </w:tc>
        <w:tc>
          <w:tcPr>
            <w:tcW w:w="310" w:type="dxa"/>
            <w:gridSpan w:val="3"/>
            <w:tcBorders>
              <w:top w:val="single" w:sz="2" w:space="0" w:color="000000"/>
            </w:tcBorders>
          </w:tcPr>
          <w:p w:rsidR="00A518B8" w:rsidRPr="00091D6D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>14</w:t>
            </w:r>
          </w:p>
        </w:tc>
        <w:tc>
          <w:tcPr>
            <w:tcW w:w="310" w:type="dxa"/>
            <w:gridSpan w:val="2"/>
            <w:tcBorders>
              <w:top w:val="single" w:sz="2" w:space="0" w:color="000000"/>
            </w:tcBorders>
          </w:tcPr>
          <w:p w:rsidR="00A518B8" w:rsidRPr="00091D6D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>15</w:t>
            </w:r>
          </w:p>
        </w:tc>
        <w:tc>
          <w:tcPr>
            <w:tcW w:w="613" w:type="dxa"/>
            <w:gridSpan w:val="3"/>
            <w:tcBorders>
              <w:top w:val="single" w:sz="2" w:space="0" w:color="000000"/>
            </w:tcBorders>
          </w:tcPr>
          <w:p w:rsidR="00A518B8" w:rsidRPr="00091D6D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>16</w:t>
            </w:r>
          </w:p>
        </w:tc>
        <w:tc>
          <w:tcPr>
            <w:tcW w:w="236" w:type="dxa"/>
            <w:gridSpan w:val="3"/>
            <w:tcBorders>
              <w:top w:val="single" w:sz="2" w:space="0" w:color="000000"/>
            </w:tcBorders>
          </w:tcPr>
          <w:p w:rsidR="00A518B8" w:rsidRPr="00091D6D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>17</w:t>
            </w:r>
          </w:p>
        </w:tc>
        <w:tc>
          <w:tcPr>
            <w:tcW w:w="309" w:type="dxa"/>
            <w:gridSpan w:val="3"/>
            <w:tcBorders>
              <w:top w:val="single" w:sz="2" w:space="0" w:color="000000"/>
            </w:tcBorders>
          </w:tcPr>
          <w:p w:rsidR="00A518B8" w:rsidRPr="00091D6D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>18</w:t>
            </w:r>
          </w:p>
        </w:tc>
        <w:tc>
          <w:tcPr>
            <w:tcW w:w="310" w:type="dxa"/>
            <w:gridSpan w:val="4"/>
            <w:tcBorders>
              <w:top w:val="single" w:sz="2" w:space="0" w:color="000000"/>
            </w:tcBorders>
          </w:tcPr>
          <w:p w:rsidR="00A518B8" w:rsidRPr="00091D6D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>19</w:t>
            </w:r>
          </w:p>
        </w:tc>
        <w:tc>
          <w:tcPr>
            <w:tcW w:w="310" w:type="dxa"/>
            <w:gridSpan w:val="3"/>
            <w:tcBorders>
              <w:top w:val="single" w:sz="2" w:space="0" w:color="000000"/>
            </w:tcBorders>
          </w:tcPr>
          <w:p w:rsidR="00A518B8" w:rsidRPr="00091D6D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>20</w:t>
            </w:r>
          </w:p>
        </w:tc>
        <w:tc>
          <w:tcPr>
            <w:tcW w:w="310" w:type="dxa"/>
            <w:gridSpan w:val="3"/>
            <w:tcBorders>
              <w:top w:val="single" w:sz="2" w:space="0" w:color="000000"/>
            </w:tcBorders>
          </w:tcPr>
          <w:p w:rsidR="00A518B8" w:rsidRPr="00091D6D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>21</w:t>
            </w:r>
          </w:p>
        </w:tc>
        <w:tc>
          <w:tcPr>
            <w:tcW w:w="310" w:type="dxa"/>
            <w:gridSpan w:val="3"/>
            <w:tcBorders>
              <w:top w:val="single" w:sz="2" w:space="0" w:color="000000"/>
            </w:tcBorders>
          </w:tcPr>
          <w:p w:rsidR="00A518B8" w:rsidRPr="00091D6D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>22</w:t>
            </w:r>
          </w:p>
        </w:tc>
        <w:tc>
          <w:tcPr>
            <w:tcW w:w="310" w:type="dxa"/>
            <w:gridSpan w:val="3"/>
            <w:tcBorders>
              <w:top w:val="single" w:sz="2" w:space="0" w:color="000000"/>
            </w:tcBorders>
          </w:tcPr>
          <w:p w:rsidR="00A518B8" w:rsidRPr="00091D6D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>23</w:t>
            </w:r>
          </w:p>
        </w:tc>
        <w:tc>
          <w:tcPr>
            <w:tcW w:w="310" w:type="dxa"/>
            <w:gridSpan w:val="3"/>
            <w:tcBorders>
              <w:top w:val="single" w:sz="2" w:space="0" w:color="000000"/>
            </w:tcBorders>
          </w:tcPr>
          <w:p w:rsidR="00A518B8" w:rsidRPr="00091D6D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>24</w:t>
            </w:r>
          </w:p>
        </w:tc>
        <w:tc>
          <w:tcPr>
            <w:tcW w:w="309" w:type="dxa"/>
            <w:gridSpan w:val="4"/>
            <w:tcBorders>
              <w:top w:val="single" w:sz="2" w:space="0" w:color="000000"/>
            </w:tcBorders>
          </w:tcPr>
          <w:p w:rsidR="00A518B8" w:rsidRPr="00091D6D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>25</w:t>
            </w:r>
          </w:p>
        </w:tc>
        <w:tc>
          <w:tcPr>
            <w:tcW w:w="310" w:type="dxa"/>
            <w:gridSpan w:val="4"/>
            <w:tcBorders>
              <w:top w:val="single" w:sz="2" w:space="0" w:color="000000"/>
            </w:tcBorders>
          </w:tcPr>
          <w:p w:rsidR="00A518B8" w:rsidRPr="00091D6D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>26</w:t>
            </w:r>
          </w:p>
        </w:tc>
        <w:tc>
          <w:tcPr>
            <w:tcW w:w="302" w:type="dxa"/>
            <w:gridSpan w:val="2"/>
          </w:tcPr>
          <w:p w:rsidR="00A518B8" w:rsidRPr="00091D6D" w:rsidRDefault="00A518B8">
            <w:pPr>
              <w:autoSpaceDE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</w:tr>
      <w:tr w:rsidR="00A518B8" w:rsidRPr="00091D6D">
        <w:tblPrEx>
          <w:tblInd w:w="0" w:type="nil"/>
        </w:tblPrEx>
        <w:trPr>
          <w:gridAfter w:val="4"/>
          <w:wAfter w:w="453" w:type="dxa"/>
          <w:cantSplit/>
          <w:trHeight w:val="559"/>
          <w:jc w:val="center"/>
        </w:trPr>
        <w:tc>
          <w:tcPr>
            <w:tcW w:w="243" w:type="dxa"/>
          </w:tcPr>
          <w:p w:rsidR="00A518B8" w:rsidRPr="00091D6D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750" w:type="dxa"/>
            <w:gridSpan w:val="6"/>
          </w:tcPr>
          <w:p w:rsidR="00A518B8" w:rsidRPr="00091D6D" w:rsidRDefault="00A518B8" w:rsidP="00795F57">
            <w:pPr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>Вид.</w:t>
            </w:r>
          </w:p>
          <w:p w:rsidR="00A518B8" w:rsidRPr="00091D6D" w:rsidRDefault="00A518B8" w:rsidP="00795F57">
            <w:pPr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>раб.</w:t>
            </w:r>
          </w:p>
        </w:tc>
        <w:tc>
          <w:tcPr>
            <w:tcW w:w="246" w:type="dxa"/>
            <w:gridSpan w:val="2"/>
          </w:tcPr>
          <w:p w:rsidR="00A518B8" w:rsidRPr="00091D6D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2008" w:type="dxa"/>
            <w:gridSpan w:val="14"/>
          </w:tcPr>
          <w:p w:rsidR="00A518B8" w:rsidRPr="00091D6D" w:rsidRDefault="00A518B8">
            <w:pPr>
              <w:snapToGrid w:val="0"/>
              <w:jc w:val="center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>Идентификационен број</w:t>
            </w:r>
          </w:p>
        </w:tc>
        <w:tc>
          <w:tcPr>
            <w:tcW w:w="243" w:type="dxa"/>
            <w:gridSpan w:val="2"/>
          </w:tcPr>
          <w:p w:rsidR="00A518B8" w:rsidRPr="00091D6D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4914" w:type="dxa"/>
            <w:gridSpan w:val="47"/>
          </w:tcPr>
          <w:p w:rsidR="00A518B8" w:rsidRPr="00091D6D" w:rsidRDefault="00A518B8">
            <w:pPr>
              <w:autoSpaceDE/>
              <w:snapToGrid w:val="0"/>
              <w:jc w:val="center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>Резервни кодекси</w:t>
            </w:r>
          </w:p>
        </w:tc>
      </w:tr>
    </w:tbl>
    <w:p w:rsidR="00A518B8" w:rsidRPr="00091D6D" w:rsidRDefault="00A518B8">
      <w:pPr>
        <w:rPr>
          <w:rFonts w:ascii="Arial Narrow" w:hAnsi="Arial Narrow" w:cs="Arial Narrow"/>
          <w:sz w:val="22"/>
          <w:szCs w:val="22"/>
          <w:lang w:val="mk-MK"/>
        </w:rPr>
      </w:pPr>
    </w:p>
    <w:p w:rsidR="00A518B8" w:rsidRDefault="00A518B8">
      <w:pPr>
        <w:rPr>
          <w:rFonts w:ascii="Arial Narrow" w:hAnsi="Arial Narrow" w:cs="Arial Narrow"/>
          <w:sz w:val="22"/>
          <w:szCs w:val="22"/>
          <w:lang w:val="mk-MK"/>
        </w:rPr>
      </w:pPr>
      <w:r w:rsidRPr="00091D6D">
        <w:rPr>
          <w:rFonts w:ascii="Arial Narrow" w:hAnsi="Arial Narrow" w:cs="Arial Narrow"/>
          <w:b/>
          <w:bCs/>
          <w:sz w:val="22"/>
          <w:szCs w:val="22"/>
          <w:lang w:val="mk-MK"/>
        </w:rPr>
        <w:t>Назив на субјектот</w:t>
      </w:r>
      <w:r w:rsidRPr="00091D6D">
        <w:rPr>
          <w:rFonts w:ascii="Arial Narrow" w:hAnsi="Arial Narrow" w:cs="Arial Narrow"/>
          <w:sz w:val="22"/>
          <w:szCs w:val="22"/>
          <w:lang w:val="mk-MK"/>
        </w:rPr>
        <w:t>_</w:t>
      </w:r>
      <w:r>
        <w:rPr>
          <w:rFonts w:ascii="Arial Narrow" w:hAnsi="Arial Narrow" w:cs="Arial Narrow"/>
          <w:sz w:val="22"/>
          <w:szCs w:val="22"/>
          <w:lang w:val="mk-MK"/>
        </w:rPr>
        <w:t xml:space="preserve">Јну  Институт  за Духовно културно Наследство на Албанците    </w:t>
      </w:r>
    </w:p>
    <w:p w:rsidR="00A518B8" w:rsidRPr="00091D6D" w:rsidRDefault="00A518B8">
      <w:pPr>
        <w:rPr>
          <w:rFonts w:ascii="Arial Narrow" w:hAnsi="Arial Narrow" w:cs="Arial Narrow"/>
          <w:sz w:val="22"/>
          <w:szCs w:val="22"/>
          <w:lang w:val="mk-MK"/>
        </w:rPr>
      </w:pPr>
      <w:r>
        <w:rPr>
          <w:rFonts w:ascii="Arial Narrow" w:hAnsi="Arial Narrow" w:cs="Arial Narrow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 w:cs="Arial Narrow"/>
          <w:b/>
          <w:bCs/>
          <w:sz w:val="22"/>
          <w:szCs w:val="22"/>
          <w:lang w:val="mk-MK"/>
        </w:rPr>
        <w:t>Адреса, седиште и телефон</w:t>
      </w:r>
      <w:r>
        <w:rPr>
          <w:rFonts w:ascii="Arial Narrow" w:hAnsi="Arial Narrow" w:cs="Arial Narrow"/>
          <w:b/>
          <w:bCs/>
          <w:sz w:val="22"/>
          <w:szCs w:val="22"/>
          <w:lang w:val="mk-MK"/>
        </w:rPr>
        <w:t xml:space="preserve">  Ул Покриена Чаршија Куршумли –ан 070-290-468</w:t>
      </w:r>
    </w:p>
    <w:p w:rsidR="00A518B8" w:rsidRPr="00091D6D" w:rsidRDefault="00A518B8" w:rsidP="00795F57">
      <w:pPr>
        <w:tabs>
          <w:tab w:val="left" w:pos="4678"/>
        </w:tabs>
        <w:rPr>
          <w:rFonts w:ascii="Arial Narrow" w:hAnsi="Arial Narrow" w:cs="Arial Narrow"/>
          <w:sz w:val="22"/>
          <w:szCs w:val="22"/>
          <w:lang w:val="mk-MK"/>
        </w:rPr>
      </w:pPr>
      <w:r w:rsidRPr="00091D6D">
        <w:rPr>
          <w:rFonts w:ascii="Arial Narrow" w:hAnsi="Arial Narrow" w:cs="Arial Narrow"/>
          <w:b/>
          <w:bCs/>
          <w:sz w:val="22"/>
          <w:szCs w:val="22"/>
          <w:lang w:val="mk-MK"/>
        </w:rPr>
        <w:t>Единствен даночен број</w:t>
      </w:r>
      <w:r w:rsidRPr="00091D6D">
        <w:rPr>
          <w:rFonts w:ascii="Arial Narrow" w:hAnsi="Arial Narrow" w:cs="Arial Narrow"/>
          <w:sz w:val="22"/>
          <w:szCs w:val="22"/>
          <w:lang w:val="mk-MK"/>
        </w:rPr>
        <w:t>_</w:t>
      </w:r>
      <w:r>
        <w:rPr>
          <w:rFonts w:ascii="Arial Narrow" w:hAnsi="Arial Narrow" w:cs="Arial Narrow"/>
          <w:sz w:val="22"/>
          <w:szCs w:val="22"/>
          <w:lang w:val="mk-MK"/>
        </w:rPr>
        <w:t>4030007640340</w:t>
      </w:r>
    </w:p>
    <w:p w:rsidR="00A518B8" w:rsidRPr="00091D6D" w:rsidRDefault="00A518B8">
      <w:pPr>
        <w:pBdr>
          <w:top w:val="single" w:sz="2" w:space="1" w:color="000000"/>
        </w:pBdr>
        <w:ind w:right="24"/>
        <w:jc w:val="center"/>
        <w:rPr>
          <w:rFonts w:ascii="Arial Narrow" w:hAnsi="Arial Narrow" w:cs="Arial Narrow"/>
          <w:sz w:val="22"/>
          <w:szCs w:val="22"/>
          <w:lang w:val="mk-MK"/>
        </w:rPr>
      </w:pPr>
    </w:p>
    <w:p w:rsidR="00A518B8" w:rsidRPr="00091D6D" w:rsidRDefault="00A518B8">
      <w:pPr>
        <w:pBdr>
          <w:top w:val="single" w:sz="2" w:space="1" w:color="000000"/>
        </w:pBdr>
        <w:ind w:right="24"/>
        <w:jc w:val="center"/>
        <w:rPr>
          <w:rFonts w:ascii="Arial Narrow" w:hAnsi="Arial Narrow" w:cs="Arial Narrow"/>
          <w:sz w:val="22"/>
          <w:szCs w:val="22"/>
          <w:lang w:val="mk-MK"/>
        </w:rPr>
      </w:pPr>
    </w:p>
    <w:p w:rsidR="00A518B8" w:rsidRPr="00091D6D" w:rsidRDefault="00A518B8">
      <w:pPr>
        <w:pBdr>
          <w:top w:val="single" w:sz="2" w:space="1" w:color="000000"/>
        </w:pBdr>
        <w:ind w:right="24"/>
        <w:jc w:val="center"/>
        <w:rPr>
          <w:rFonts w:ascii="Arial Narrow" w:hAnsi="Arial Narrow" w:cs="Arial Narrow"/>
          <w:sz w:val="22"/>
          <w:szCs w:val="22"/>
          <w:lang w:val="mk-MK"/>
        </w:rPr>
      </w:pPr>
    </w:p>
    <w:p w:rsidR="00A518B8" w:rsidRPr="00091D6D" w:rsidRDefault="00A518B8">
      <w:pPr>
        <w:pBdr>
          <w:top w:val="single" w:sz="2" w:space="1" w:color="000000"/>
        </w:pBdr>
        <w:ind w:right="24"/>
        <w:jc w:val="center"/>
        <w:rPr>
          <w:rFonts w:ascii="Arial Narrow" w:hAnsi="Arial Narrow" w:cs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 w:cs="Arial Narrow"/>
          <w:color w:val="000000"/>
          <w:sz w:val="22"/>
          <w:szCs w:val="22"/>
          <w:lang w:val="mk-MK"/>
        </w:rPr>
        <w:t>(корисници на средства од Буџетот)</w:t>
      </w:r>
    </w:p>
    <w:p w:rsidR="00A518B8" w:rsidRPr="00091D6D" w:rsidRDefault="00A518B8" w:rsidP="00795F57">
      <w:pPr>
        <w:pStyle w:val="Heading11"/>
        <w:numPr>
          <w:ilvl w:val="0"/>
          <w:numId w:val="0"/>
        </w:numPr>
        <w:spacing w:line="240" w:lineRule="auto"/>
        <w:rPr>
          <w:rFonts w:ascii="Arial Narrow" w:hAnsi="Arial Narrow" w:cs="Arial Narrow"/>
          <w:sz w:val="22"/>
          <w:szCs w:val="22"/>
        </w:rPr>
      </w:pPr>
      <w:r w:rsidRPr="00091D6D">
        <w:rPr>
          <w:rFonts w:ascii="Arial Narrow" w:hAnsi="Arial Narrow" w:cs="Arial Narrow"/>
          <w:sz w:val="22"/>
          <w:szCs w:val="22"/>
        </w:rPr>
        <w:t>ПРИХОДИ И РАСХОДИ</w:t>
      </w:r>
    </w:p>
    <w:p w:rsidR="00A518B8" w:rsidRPr="00091D6D" w:rsidRDefault="00A518B8" w:rsidP="00795F57">
      <w:pPr>
        <w:spacing w:before="58"/>
        <w:ind w:hanging="425"/>
        <w:jc w:val="center"/>
        <w:rPr>
          <w:rFonts w:ascii="Arial Narrow" w:hAnsi="Arial Narrow" w:cs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 w:cs="Arial Narrow"/>
          <w:color w:val="000000"/>
          <w:sz w:val="22"/>
          <w:szCs w:val="22"/>
          <w:lang w:val="mk-MK"/>
        </w:rPr>
        <w:t>во текот на годината - Биланс на приходите и расходите</w:t>
      </w:r>
    </w:p>
    <w:p w:rsidR="00A518B8" w:rsidRPr="00091D6D" w:rsidRDefault="00A518B8" w:rsidP="00795F57">
      <w:pPr>
        <w:tabs>
          <w:tab w:val="left" w:leader="underscore" w:pos="4877"/>
          <w:tab w:val="left" w:leader="underscore" w:pos="5784"/>
        </w:tabs>
        <w:spacing w:before="82"/>
        <w:ind w:left="1075"/>
        <w:rPr>
          <w:rFonts w:ascii="Arial Narrow" w:hAnsi="Arial Narrow" w:cs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 w:cs="Arial Narrow"/>
          <w:color w:val="000000"/>
          <w:sz w:val="22"/>
          <w:szCs w:val="22"/>
          <w:lang w:val="mk-MK"/>
        </w:rPr>
        <w:t xml:space="preserve">                      од 1 јануари до</w:t>
      </w:r>
      <w:r>
        <w:rPr>
          <w:rFonts w:ascii="Arial Narrow" w:hAnsi="Arial Narrow" w:cs="Arial Narrow"/>
          <w:color w:val="000000"/>
          <w:sz w:val="22"/>
          <w:szCs w:val="22"/>
          <w:lang w:val="mk-MK"/>
        </w:rPr>
        <w:t xml:space="preserve">  </w:t>
      </w:r>
      <w:r w:rsidRPr="00737E94">
        <w:rPr>
          <w:rFonts w:ascii="Arial Narrow" w:hAnsi="Arial Narrow" w:cs="Arial Narrow"/>
          <w:b/>
          <w:bCs/>
          <w:color w:val="000000"/>
          <w:sz w:val="22"/>
          <w:szCs w:val="22"/>
          <w:lang w:val="mk-MK"/>
        </w:rPr>
        <w:t>31,12,201</w:t>
      </w:r>
      <w:r>
        <w:rPr>
          <w:rFonts w:ascii="Arial Narrow" w:hAnsi="Arial Narrow" w:cs="Arial Narrow"/>
          <w:b/>
          <w:bCs/>
          <w:color w:val="000000"/>
          <w:sz w:val="22"/>
          <w:szCs w:val="22"/>
        </w:rPr>
        <w:t>5</w:t>
      </w:r>
      <w:r>
        <w:rPr>
          <w:rFonts w:ascii="Arial Narrow" w:hAnsi="Arial Narrow" w:cs="Arial Narrow"/>
          <w:color w:val="000000"/>
          <w:sz w:val="22"/>
          <w:szCs w:val="22"/>
          <w:lang w:val="mk-MK"/>
        </w:rPr>
        <w:t xml:space="preserve">  </w:t>
      </w:r>
      <w:r w:rsidRPr="00091D6D">
        <w:rPr>
          <w:rFonts w:ascii="Arial Narrow" w:hAnsi="Arial Narrow" w:cs="Arial Narrow"/>
          <w:color w:val="000000"/>
          <w:sz w:val="22"/>
          <w:szCs w:val="22"/>
          <w:lang w:val="mk-MK"/>
        </w:rPr>
        <w:t>година</w:t>
      </w:r>
    </w:p>
    <w:p w:rsidR="00A518B8" w:rsidRPr="00091D6D" w:rsidRDefault="00A518B8">
      <w:pPr>
        <w:tabs>
          <w:tab w:val="left" w:leader="underscore" w:pos="4877"/>
          <w:tab w:val="left" w:leader="underscore" w:pos="5784"/>
        </w:tabs>
        <w:spacing w:before="82"/>
        <w:ind w:left="1075"/>
        <w:rPr>
          <w:rFonts w:ascii="Arial Narrow" w:hAnsi="Arial Narrow" w:cs="Arial Narrow"/>
          <w:color w:val="000000"/>
          <w:sz w:val="22"/>
          <w:szCs w:val="22"/>
          <w:lang w:val="mk-MK"/>
        </w:rPr>
        <w:sectPr w:rsidR="00A518B8" w:rsidRPr="00091D6D">
          <w:footnotePr>
            <w:pos w:val="beneathText"/>
          </w:footnotePr>
          <w:pgSz w:w="11905" w:h="16837"/>
          <w:pgMar w:top="1440" w:right="734" w:bottom="720" w:left="2146" w:header="720" w:footer="720" w:gutter="0"/>
          <w:cols w:space="720"/>
          <w:rtlGutter/>
          <w:docGrid w:linePitch="360"/>
        </w:sectPr>
      </w:pPr>
      <w:r w:rsidRPr="00091D6D">
        <w:rPr>
          <w:rFonts w:ascii="Arial Narrow" w:hAnsi="Arial Narrow" w:cs="Arial Narrow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                </w:t>
      </w:r>
    </w:p>
    <w:p w:rsidR="00A518B8" w:rsidRPr="00091D6D" w:rsidRDefault="00A518B8" w:rsidP="00795F57">
      <w:pPr>
        <w:spacing w:after="67"/>
        <w:jc w:val="center"/>
        <w:rPr>
          <w:rFonts w:ascii="Arial Narrow" w:hAnsi="Arial Narrow" w:cs="Arial Narrow"/>
          <w:sz w:val="22"/>
          <w:szCs w:val="22"/>
          <w:lang w:val="mk-MK"/>
        </w:rPr>
      </w:pPr>
      <w:r w:rsidRPr="00091D6D">
        <w:rPr>
          <w:rFonts w:ascii="Arial Narrow" w:hAnsi="Arial Narrow" w:cs="Arial Narrow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                                                          (во денари)</w:t>
      </w:r>
    </w:p>
    <w:tbl>
      <w:tblPr>
        <w:tblW w:w="0" w:type="auto"/>
        <w:tblInd w:w="-3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0"/>
        <w:gridCol w:w="8"/>
        <w:gridCol w:w="770"/>
        <w:gridCol w:w="3686"/>
        <w:gridCol w:w="786"/>
        <w:gridCol w:w="1765"/>
        <w:gridCol w:w="1661"/>
      </w:tblGrid>
      <w:tr w:rsidR="00A518B8" w:rsidRPr="00091D6D">
        <w:trPr>
          <w:cantSplit/>
          <w:trHeight w:hRule="exact" w:val="552"/>
        </w:trPr>
        <w:tc>
          <w:tcPr>
            <w:tcW w:w="48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795F57">
            <w:pPr>
              <w:shd w:val="clear" w:color="auto" w:fill="FFFFFF"/>
              <w:snapToGrid w:val="0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  <w:p w:rsidR="00A518B8" w:rsidRPr="00091D6D" w:rsidRDefault="00A518B8" w:rsidP="00795F57">
            <w:pPr>
              <w:shd w:val="clear" w:color="auto" w:fill="FFFFFF"/>
              <w:snapToGrid w:val="0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Ред.бр.</w:t>
            </w:r>
          </w:p>
          <w:p w:rsidR="00A518B8" w:rsidRPr="00091D6D" w:rsidRDefault="00A518B8" w:rsidP="00795F57">
            <w:pPr>
              <w:shd w:val="clear" w:color="auto" w:fill="FFFFFF"/>
              <w:snapToGrid w:val="0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  <w:p w:rsidR="00A518B8" w:rsidRPr="00091D6D" w:rsidRDefault="00A518B8" w:rsidP="00795F57">
            <w:pPr>
              <w:shd w:val="clear" w:color="auto" w:fill="FFFFFF"/>
              <w:snapToGrid w:val="0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  <w:p w:rsidR="00A518B8" w:rsidRPr="00091D6D" w:rsidRDefault="00A518B8" w:rsidP="00795F57">
            <w:pPr>
              <w:shd w:val="clear" w:color="auto" w:fill="FFFFFF"/>
              <w:snapToGrid w:val="0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  <w:p w:rsidR="00A518B8" w:rsidRPr="00091D6D" w:rsidRDefault="00A518B8" w:rsidP="00795F57">
            <w:pPr>
              <w:shd w:val="clear" w:color="auto" w:fill="FFFFFF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70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795F57">
            <w:pPr>
              <w:shd w:val="clear" w:color="auto" w:fill="FFFFFF"/>
              <w:snapToGrid w:val="0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  <w:p w:rsidR="00A518B8" w:rsidRPr="00091D6D" w:rsidRDefault="00A518B8" w:rsidP="00795F57">
            <w:pPr>
              <w:shd w:val="clear" w:color="auto" w:fill="FFFFFF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A518B8" w:rsidRPr="00091D6D" w:rsidRDefault="00A518B8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  <w:p w:rsidR="00A518B8" w:rsidRPr="00091D6D" w:rsidRDefault="00A518B8" w:rsidP="00E66266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>сметка</w:t>
            </w:r>
          </w:p>
        </w:tc>
        <w:tc>
          <w:tcPr>
            <w:tcW w:w="3686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795F57">
            <w:pPr>
              <w:shd w:val="clear" w:color="auto" w:fill="FFFFFF"/>
              <w:snapToGrid w:val="0"/>
              <w:ind w:left="1066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  <w:p w:rsidR="00A518B8" w:rsidRPr="00091D6D" w:rsidRDefault="00A518B8" w:rsidP="00795F57">
            <w:pPr>
              <w:shd w:val="clear" w:color="auto" w:fill="FFFFFF"/>
              <w:ind w:left="1066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795F57">
            <w:pPr>
              <w:shd w:val="clear" w:color="auto" w:fill="FFFFFF"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</w:t>
            </w:r>
          </w:p>
          <w:p w:rsidR="00A518B8" w:rsidRPr="00091D6D" w:rsidRDefault="00A518B8" w:rsidP="00795F57">
            <w:pPr>
              <w:shd w:val="clear" w:color="auto" w:fill="FFFFFF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4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A518B8" w:rsidRPr="00091D6D">
        <w:trPr>
          <w:cantSplit/>
          <w:trHeight w:hRule="exact" w:val="986"/>
        </w:trPr>
        <w:tc>
          <w:tcPr>
            <w:tcW w:w="488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jc w:val="right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77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ind w:left="1066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786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jc w:val="right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A518B8" w:rsidRPr="00091D6D" w:rsidRDefault="00A518B8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A518B8" w:rsidRPr="00091D6D" w:rsidRDefault="00A518B8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година</w:t>
            </w:r>
          </w:p>
        </w:tc>
      </w:tr>
      <w:tr w:rsidR="00A518B8" w:rsidRPr="00091D6D">
        <w:trPr>
          <w:trHeight w:hRule="exact" w:val="263"/>
        </w:trPr>
        <w:tc>
          <w:tcPr>
            <w:tcW w:w="4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CD2FE9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A518B8" w:rsidRPr="00091D6D">
        <w:trPr>
          <w:trHeight w:hRule="exact" w:val="1053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7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CD2FE9">
            <w:pPr>
              <w:shd w:val="clear" w:color="auto" w:fill="FFFFFF"/>
              <w:snapToGrid w:val="0"/>
              <w:spacing w:line="360" w:lineRule="auto"/>
              <w:rPr>
                <w:rFonts w:ascii="Arial Narrow" w:hAnsi="Arial Narrow" w:cs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b/>
                <w:bCs/>
                <w:color w:val="000000"/>
                <w:sz w:val="22"/>
                <w:szCs w:val="22"/>
                <w:lang w:val="mk-MK"/>
              </w:rPr>
              <w:t>РАСХОДИ:</w:t>
            </w:r>
          </w:p>
          <w:p w:rsidR="00A518B8" w:rsidRPr="00091D6D" w:rsidRDefault="00A518B8" w:rsidP="00CD2FE9">
            <w:pPr>
              <w:shd w:val="clear" w:color="auto" w:fill="FFFFFF"/>
              <w:tabs>
                <w:tab w:val="left" w:pos="3827"/>
              </w:tabs>
              <w:spacing w:line="230" w:lineRule="exact"/>
              <w:ind w:right="3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b/>
                <w:bCs/>
                <w:color w:val="000000"/>
                <w:sz w:val="22"/>
                <w:szCs w:val="22"/>
                <w:lang w:val="mk-MK"/>
              </w:rPr>
              <w:t>I.</w:t>
            </w: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 xml:space="preserve">  </w:t>
            </w:r>
            <w:r w:rsidRPr="00091D6D">
              <w:rPr>
                <w:rFonts w:ascii="Arial Narrow" w:hAnsi="Arial Narrow" w:cs="Arial Narrow"/>
                <w:b/>
                <w:bCs/>
                <w:color w:val="000000"/>
                <w:sz w:val="22"/>
                <w:szCs w:val="22"/>
                <w:lang w:val="mk-MK"/>
              </w:rPr>
              <w:t>ТЕКОВНИ РАСХОДИ</w:t>
            </w: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 xml:space="preserve">  </w:t>
            </w:r>
          </w:p>
          <w:p w:rsidR="00A518B8" w:rsidRPr="00091D6D" w:rsidRDefault="00A518B8" w:rsidP="00CD2FE9">
            <w:pPr>
              <w:shd w:val="clear" w:color="auto" w:fill="FFFFFF"/>
              <w:tabs>
                <w:tab w:val="left" w:pos="3827"/>
              </w:tabs>
              <w:spacing w:line="230" w:lineRule="exact"/>
              <w:ind w:right="3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(002+007+012+020+024+029+033+039)</w:t>
            </w: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ind w:right="14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001</w:t>
            </w: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Default="00A518B8">
            <w:pPr>
              <w:shd w:val="clear" w:color="auto" w:fill="FFFFFF"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  <w:p w:rsidR="00A518B8" w:rsidRDefault="00A518B8">
            <w:pPr>
              <w:shd w:val="clear" w:color="auto" w:fill="FFFFFF"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  <w:p w:rsidR="00A518B8" w:rsidRDefault="00A518B8">
            <w:pPr>
              <w:shd w:val="clear" w:color="auto" w:fill="FFFFFF"/>
              <w:snapToGrid w:val="0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            </w:t>
            </w:r>
          </w:p>
          <w:p w:rsidR="00A518B8" w:rsidRPr="00297C2E" w:rsidRDefault="00A518B8">
            <w:pPr>
              <w:shd w:val="clear" w:color="auto" w:fill="FFFFFF"/>
              <w:snapToGrid w:val="0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 xml:space="preserve">                   149.890</w:t>
            </w:r>
            <w:r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       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                    </w:t>
            </w: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Default="00A518B8">
            <w:pPr>
              <w:shd w:val="clear" w:color="auto" w:fill="FFFFFF"/>
              <w:autoSpaceDE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  <w:p w:rsidR="00A518B8" w:rsidRPr="00737E94" w:rsidRDefault="00A518B8" w:rsidP="00737E94">
            <w:pPr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  <w:p w:rsidR="00A518B8" w:rsidRDefault="00A518B8" w:rsidP="00737E94">
            <w:pPr>
              <w:jc w:val="center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  <w:p w:rsidR="00A518B8" w:rsidRPr="00737E94" w:rsidRDefault="00A518B8" w:rsidP="00737E94">
            <w:pPr>
              <w:jc w:val="center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 xml:space="preserve">        958.484</w:t>
            </w:r>
            <w:r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A518B8" w:rsidRPr="00091D6D">
        <w:trPr>
          <w:trHeight w:hRule="exact" w:val="457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7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spacing w:line="230" w:lineRule="exact"/>
              <w:ind w:left="454" w:right="346" w:hanging="425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 xml:space="preserve">а) ПЛАТИ И НАДОМЕСТОЦИ </w:t>
            </w:r>
          </w:p>
          <w:p w:rsidR="00A518B8" w:rsidRPr="00091D6D" w:rsidRDefault="00A518B8">
            <w:pPr>
              <w:shd w:val="clear" w:color="auto" w:fill="FFFFFF"/>
              <w:spacing w:line="230" w:lineRule="exact"/>
              <w:ind w:left="454" w:right="346" w:hanging="425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 xml:space="preserve">        (од 003 до 006)</w:t>
            </w: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ind w:right="11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002</w:t>
            </w: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autoSpaceDE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</w:tr>
      <w:tr w:rsidR="00A518B8" w:rsidRPr="00091D6D">
        <w:trPr>
          <w:trHeight w:hRule="exact" w:val="394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1.</w:t>
            </w:r>
          </w:p>
        </w:tc>
        <w:tc>
          <w:tcPr>
            <w:tcW w:w="7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 xml:space="preserve">401 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ind w:left="43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Плати и надоместоци</w:t>
            </w: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ind w:right="11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003</w:t>
            </w: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autoSpaceDE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</w:tr>
      <w:tr w:rsidR="00A518B8" w:rsidRPr="00091D6D">
        <w:trPr>
          <w:trHeight w:hRule="exact" w:val="365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2.</w:t>
            </w:r>
          </w:p>
        </w:tc>
        <w:tc>
          <w:tcPr>
            <w:tcW w:w="7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 xml:space="preserve"> 402</w:t>
            </w: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CD2FE9">
            <w:pPr>
              <w:pStyle w:val="BodyText2"/>
              <w:shd w:val="clear" w:color="auto" w:fill="FFFFFF"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Придонеси за социјално осигурување </w:t>
            </w:r>
          </w:p>
          <w:p w:rsidR="00A518B8" w:rsidRPr="00091D6D" w:rsidRDefault="00A518B8" w:rsidP="00CD2FE9">
            <w:pPr>
              <w:shd w:val="clear" w:color="auto" w:fill="FFFFFF"/>
              <w:ind w:left="43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ind w:right="14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004</w:t>
            </w: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autoSpaceDE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</w:tr>
      <w:tr w:rsidR="00A518B8" w:rsidRPr="00091D6D">
        <w:trPr>
          <w:trHeight w:hRule="exact" w:val="336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3.</w:t>
            </w:r>
          </w:p>
        </w:tc>
        <w:tc>
          <w:tcPr>
            <w:tcW w:w="7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403</w:t>
            </w: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ind w:left="48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 xml:space="preserve">Останати придонеси од плати </w:t>
            </w: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ind w:right="14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005</w:t>
            </w: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autoSpaceDE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</w:tr>
      <w:tr w:rsidR="00A518B8" w:rsidRPr="00091D6D">
        <w:trPr>
          <w:trHeight w:hRule="exact" w:val="336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4.</w:t>
            </w:r>
          </w:p>
        </w:tc>
        <w:tc>
          <w:tcPr>
            <w:tcW w:w="7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404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ind w:left="48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Надоместоци</w:t>
            </w: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ind w:right="14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006</w:t>
            </w: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autoSpaceDE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</w:tr>
      <w:tr w:rsidR="00A518B8" w:rsidRPr="00091D6D">
        <w:trPr>
          <w:trHeight w:hRule="exact" w:val="518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ind w:left="312" w:hanging="264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б) РЕЗЕРВИ И НЕДЕФИНИРАНИ РАСХОДИ (од 008 до 011)</w:t>
            </w: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ind w:right="14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007</w:t>
            </w: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autoSpaceDE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</w:tr>
      <w:tr w:rsidR="00A518B8" w:rsidRPr="00091D6D">
        <w:trPr>
          <w:trHeight w:hRule="exact" w:val="515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5.</w:t>
            </w:r>
          </w:p>
        </w:tc>
        <w:tc>
          <w:tcPr>
            <w:tcW w:w="7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411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ind w:left="48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Финансирање на нови програми и потпрограми</w:t>
            </w: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ind w:right="14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008</w:t>
            </w: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autoSpaceDE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</w:tr>
      <w:tr w:rsidR="00A518B8" w:rsidRPr="00091D6D">
        <w:trPr>
          <w:trHeight w:hRule="exact" w:val="55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6.</w:t>
            </w:r>
          </w:p>
        </w:tc>
        <w:tc>
          <w:tcPr>
            <w:tcW w:w="7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412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hd w:val="clear" w:color="auto" w:fill="FFFFFF"/>
              <w:snapToGrid w:val="0"/>
              <w:ind w:left="48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Постојана резерва (непредвидливи расходи)</w:t>
            </w: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ind w:right="14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009</w:t>
            </w: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autoSpaceDE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</w:tr>
      <w:tr w:rsidR="00A518B8" w:rsidRPr="00091D6D">
        <w:trPr>
          <w:trHeight w:hRule="exact" w:val="336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7.</w:t>
            </w:r>
          </w:p>
        </w:tc>
        <w:tc>
          <w:tcPr>
            <w:tcW w:w="7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413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ind w:left="48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Тековни резерви (разновидни расходи)</w:t>
            </w: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ind w:right="14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010</w:t>
            </w: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autoSpaceDE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</w:tr>
      <w:tr w:rsidR="00A518B8" w:rsidRPr="00091D6D">
        <w:trPr>
          <w:trHeight w:hRule="exact" w:val="336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8.</w:t>
            </w:r>
          </w:p>
        </w:tc>
        <w:tc>
          <w:tcPr>
            <w:tcW w:w="7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414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ind w:left="48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Резерви за капитални расходи</w:t>
            </w: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ind w:right="14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011</w:t>
            </w: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autoSpaceDE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</w:tr>
      <w:tr w:rsidR="00A518B8" w:rsidRPr="00091D6D">
        <w:trPr>
          <w:trHeight w:hRule="exact" w:val="557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7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bottom"/>
          </w:tcPr>
          <w:p w:rsidR="00A518B8" w:rsidRPr="00091D6D" w:rsidRDefault="00A518B8">
            <w:pPr>
              <w:tabs>
                <w:tab w:val="left" w:pos="758"/>
                <w:tab w:val="left" w:pos="3856"/>
              </w:tabs>
              <w:snapToGrid w:val="0"/>
              <w:spacing w:line="230" w:lineRule="exact"/>
              <w:ind w:right="144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 xml:space="preserve">в) СТОКИ И УСЛУГИ </w:t>
            </w:r>
          </w:p>
          <w:p w:rsidR="00A518B8" w:rsidRPr="00091D6D" w:rsidRDefault="00A518B8">
            <w:pPr>
              <w:tabs>
                <w:tab w:val="left" w:pos="758"/>
                <w:tab w:val="left" w:pos="3856"/>
              </w:tabs>
              <w:snapToGrid w:val="0"/>
              <w:spacing w:line="230" w:lineRule="exact"/>
              <w:ind w:right="144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(од 013 до 019)</w:t>
            </w: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ind w:right="14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012</w:t>
            </w: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Default="00A518B8">
            <w:pPr>
              <w:shd w:val="clear" w:color="auto" w:fill="FFFFFF"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     </w:t>
            </w:r>
          </w:p>
          <w:p w:rsidR="00A518B8" w:rsidRPr="00297C2E" w:rsidRDefault="00A518B8">
            <w:pPr>
              <w:shd w:val="clear" w:color="auto" w:fill="FFFFFF"/>
              <w:snapToGrid w:val="0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         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 </w:t>
            </w:r>
            <w:r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        </w:t>
            </w:r>
            <w:r>
              <w:rPr>
                <w:rFonts w:ascii="Arial Narrow" w:hAnsi="Arial Narrow" w:cs="Arial Narrow"/>
                <w:sz w:val="22"/>
                <w:szCs w:val="22"/>
              </w:rPr>
              <w:t>149.890</w:t>
            </w: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Default="00A518B8" w:rsidP="00737E94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  <w:p w:rsidR="00A518B8" w:rsidRPr="00091D6D" w:rsidRDefault="00A518B8" w:rsidP="00737E94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 xml:space="preserve">            958.484</w:t>
            </w:r>
            <w:r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                  </w:t>
            </w:r>
          </w:p>
        </w:tc>
      </w:tr>
      <w:tr w:rsidR="00A518B8" w:rsidRPr="00091D6D">
        <w:trPr>
          <w:trHeight w:hRule="exact" w:val="346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9.</w:t>
            </w:r>
          </w:p>
        </w:tc>
        <w:tc>
          <w:tcPr>
            <w:tcW w:w="7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420</w:t>
            </w: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ind w:left="53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Патни и дневни расходи</w:t>
            </w: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ind w:right="14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013</w:t>
            </w: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                      </w:t>
            </w: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autoSpaceDE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</w:tr>
      <w:tr w:rsidR="00A518B8" w:rsidRPr="00091D6D">
        <w:trPr>
          <w:trHeight w:hRule="exact" w:val="493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10.</w:t>
            </w:r>
          </w:p>
        </w:tc>
        <w:tc>
          <w:tcPr>
            <w:tcW w:w="7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421</w:t>
            </w: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ind w:left="53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Комунални услуги, греење, комуникација и транспорт</w:t>
            </w: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ind w:right="14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014</w:t>
            </w: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autoSpaceDE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</w:tr>
    </w:tbl>
    <w:p w:rsidR="00A518B8" w:rsidRPr="00091D6D" w:rsidRDefault="00A518B8">
      <w:pPr>
        <w:rPr>
          <w:rFonts w:ascii="Arial Narrow" w:hAnsi="Arial Narrow" w:cs="Arial Narrow"/>
          <w:sz w:val="22"/>
          <w:szCs w:val="22"/>
          <w:lang w:val="mk-MK"/>
        </w:rPr>
        <w:sectPr w:rsidR="00A518B8" w:rsidRPr="00091D6D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space="720"/>
          <w:docGrid w:linePitch="360"/>
        </w:sectPr>
      </w:pPr>
    </w:p>
    <w:p w:rsidR="00A518B8" w:rsidRPr="00091D6D" w:rsidRDefault="00A518B8">
      <w:pPr>
        <w:spacing w:after="43"/>
        <w:rPr>
          <w:rFonts w:ascii="Arial Narrow" w:hAnsi="Arial Narrow" w:cs="Arial Narrow"/>
          <w:sz w:val="22"/>
          <w:szCs w:val="22"/>
          <w:lang w:val="mk-MK"/>
        </w:rPr>
      </w:pPr>
    </w:p>
    <w:tbl>
      <w:tblPr>
        <w:tblW w:w="0" w:type="auto"/>
        <w:tblInd w:w="-3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85"/>
        <w:gridCol w:w="738"/>
        <w:gridCol w:w="3867"/>
        <w:gridCol w:w="795"/>
        <w:gridCol w:w="1410"/>
        <w:gridCol w:w="1678"/>
      </w:tblGrid>
      <w:tr w:rsidR="00A518B8" w:rsidRPr="00091D6D">
        <w:trPr>
          <w:cantSplit/>
          <w:trHeight w:hRule="exact" w:val="701"/>
        </w:trPr>
        <w:tc>
          <w:tcPr>
            <w:tcW w:w="585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724CB0">
            <w:pPr>
              <w:shd w:val="clear" w:color="auto" w:fill="FFFFFF"/>
              <w:snapToGrid w:val="0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  <w:p w:rsidR="00A518B8" w:rsidRPr="00091D6D" w:rsidRDefault="00A518B8" w:rsidP="00724CB0">
            <w:pPr>
              <w:shd w:val="clear" w:color="auto" w:fill="FFFFFF"/>
              <w:snapToGrid w:val="0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Ред.</w:t>
            </w:r>
          </w:p>
          <w:p w:rsidR="00A518B8" w:rsidRPr="00091D6D" w:rsidRDefault="00A518B8" w:rsidP="00724CB0">
            <w:pPr>
              <w:shd w:val="clear" w:color="auto" w:fill="FFFFFF"/>
              <w:snapToGrid w:val="0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бр.</w:t>
            </w:r>
          </w:p>
          <w:p w:rsidR="00A518B8" w:rsidRPr="00091D6D" w:rsidRDefault="00A518B8" w:rsidP="00724CB0">
            <w:pPr>
              <w:shd w:val="clear" w:color="auto" w:fill="FFFFFF"/>
              <w:snapToGrid w:val="0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  <w:p w:rsidR="00A518B8" w:rsidRPr="00091D6D" w:rsidRDefault="00A518B8" w:rsidP="00724CB0">
            <w:pPr>
              <w:shd w:val="clear" w:color="auto" w:fill="FFFFFF"/>
              <w:snapToGrid w:val="0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  <w:p w:rsidR="00A518B8" w:rsidRPr="00091D6D" w:rsidRDefault="00A518B8" w:rsidP="00724CB0">
            <w:pPr>
              <w:shd w:val="clear" w:color="auto" w:fill="FFFFFF"/>
              <w:snapToGrid w:val="0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  <w:p w:rsidR="00A518B8" w:rsidRPr="00091D6D" w:rsidRDefault="00A518B8" w:rsidP="00724CB0">
            <w:pPr>
              <w:shd w:val="clear" w:color="auto" w:fill="FFFFFF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8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</w:tcPr>
          <w:p w:rsidR="00A518B8" w:rsidRPr="00091D6D" w:rsidRDefault="00A518B8" w:rsidP="00091D6D">
            <w:pPr>
              <w:shd w:val="clear" w:color="auto" w:fill="FFFFFF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  <w:p w:rsidR="00A518B8" w:rsidRPr="00091D6D" w:rsidRDefault="00A518B8" w:rsidP="00091D6D">
            <w:pPr>
              <w:shd w:val="clear" w:color="auto" w:fill="FFFFFF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A518B8" w:rsidRPr="00091D6D" w:rsidRDefault="00A518B8" w:rsidP="00091D6D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  <w:p w:rsidR="00A518B8" w:rsidRPr="00091D6D" w:rsidRDefault="00A518B8" w:rsidP="00091D6D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ind w:left="1075"/>
              <w:rPr>
                <w:rFonts w:ascii="Arial Narrow" w:hAnsi="Arial Narrow" w:cs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A518B8" w:rsidRPr="00091D6D" w:rsidRDefault="00A518B8">
            <w:pPr>
              <w:shd w:val="clear" w:color="auto" w:fill="FFFFFF"/>
              <w:ind w:left="1075"/>
              <w:rPr>
                <w:rFonts w:ascii="Arial Narrow" w:hAnsi="Arial Narrow" w:cs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A518B8" w:rsidRPr="00091D6D" w:rsidRDefault="00A518B8" w:rsidP="00091D6D">
            <w:pPr>
              <w:snapToGrid w:val="0"/>
              <w:jc w:val="center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П О З И Ц И Ј А</w:t>
            </w:r>
          </w:p>
          <w:p w:rsidR="00A518B8" w:rsidRPr="00091D6D" w:rsidRDefault="00A518B8" w:rsidP="00724CB0">
            <w:pPr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Ознака на АОП</w:t>
            </w:r>
          </w:p>
          <w:p w:rsidR="00A518B8" w:rsidRPr="00091D6D" w:rsidRDefault="00A518B8" w:rsidP="00091D6D">
            <w:pPr>
              <w:snapToGrid w:val="0"/>
              <w:jc w:val="center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  <w:p w:rsidR="00A518B8" w:rsidRPr="00091D6D" w:rsidRDefault="00A518B8" w:rsidP="00091D6D">
            <w:pPr>
              <w:jc w:val="center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30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A46B82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A518B8" w:rsidRPr="00091D6D">
        <w:trPr>
          <w:cantSplit/>
          <w:trHeight w:hRule="exact" w:val="839"/>
        </w:trPr>
        <w:tc>
          <w:tcPr>
            <w:tcW w:w="585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Претходна година</w:t>
            </w: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  <w:p w:rsidR="00A518B8" w:rsidRPr="00091D6D" w:rsidRDefault="00A518B8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A518B8" w:rsidRPr="00091D6D" w:rsidRDefault="00A518B8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година</w:t>
            </w: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</w:t>
            </w:r>
          </w:p>
        </w:tc>
      </w:tr>
      <w:tr w:rsidR="00A518B8" w:rsidRPr="00091D6D">
        <w:trPr>
          <w:trHeight w:hRule="exact" w:val="28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hd w:val="clear" w:color="auto" w:fill="FFFFFF"/>
              <w:snapToGrid w:val="0"/>
              <w:ind w:left="1632"/>
              <w:jc w:val="center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A518B8" w:rsidRPr="00091D6D">
        <w:trPr>
          <w:trHeight w:hRule="exact" w:val="429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11.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423</w:t>
            </w:r>
          </w:p>
        </w:tc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hd w:val="clear" w:color="auto" w:fill="FFFFFF"/>
              <w:snapToGrid w:val="0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Материјали и ситен инвентар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015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Default="00A518B8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Arial Narrow"/>
                <w:color w:val="000000"/>
                <w:sz w:val="22"/>
                <w:szCs w:val="22"/>
              </w:rPr>
              <w:t xml:space="preserve">                17.823</w:t>
            </w:r>
          </w:p>
          <w:p w:rsidR="00A518B8" w:rsidRPr="00DB57A6" w:rsidRDefault="00A518B8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</w:rPr>
            </w:pPr>
          </w:p>
        </w:tc>
      </w:tr>
      <w:tr w:rsidR="00A518B8" w:rsidRPr="00091D6D">
        <w:trPr>
          <w:trHeight w:hRule="exact" w:val="42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hd w:val="clear" w:color="auto" w:fill="FFFFFF"/>
              <w:snapToGrid w:val="0"/>
              <w:ind w:left="86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12.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424</w:t>
            </w:r>
          </w:p>
        </w:tc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hd w:val="clear" w:color="auto" w:fill="FFFFFF"/>
              <w:snapToGrid w:val="0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Поправки и тековно одржување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016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Pr="00DB57A6" w:rsidRDefault="00A518B8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Arial Narrow"/>
                <w:color w:val="000000"/>
                <w:sz w:val="22"/>
                <w:szCs w:val="22"/>
              </w:rPr>
              <w:t xml:space="preserve">                 32.661</w:t>
            </w:r>
          </w:p>
        </w:tc>
      </w:tr>
      <w:tr w:rsidR="00A518B8" w:rsidRPr="00091D6D">
        <w:trPr>
          <w:trHeight w:hRule="exact" w:val="307"/>
        </w:trPr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13.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425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hd w:val="clear" w:color="auto" w:fill="FFFFFF"/>
              <w:snapToGrid w:val="0"/>
              <w:ind w:left="62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bookmarkStart w:id="0" w:name="SwXTextPosition1395"/>
            <w:bookmarkEnd w:id="0"/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Договорни услуги</w:t>
            </w:r>
            <w:bookmarkStart w:id="1" w:name="SwXTextPosition14001"/>
            <w:bookmarkEnd w:id="1"/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017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297C2E" w:rsidRDefault="00A518B8">
            <w:pPr>
              <w:shd w:val="clear" w:color="auto" w:fill="FFFFFF"/>
              <w:snapToGrid w:val="0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            </w:t>
            </w:r>
            <w:r>
              <w:rPr>
                <w:rFonts w:ascii="Arial Narrow" w:hAnsi="Arial Narrow" w:cs="Arial Narrow"/>
                <w:sz w:val="22"/>
                <w:szCs w:val="22"/>
              </w:rPr>
              <w:t>149.890</w:t>
            </w:r>
          </w:p>
        </w:tc>
        <w:tc>
          <w:tcPr>
            <w:tcW w:w="1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Pr="00DB57A6" w:rsidRDefault="00A518B8">
            <w:pPr>
              <w:shd w:val="clear" w:color="auto" w:fill="FFFFFF"/>
              <w:autoSpaceDE/>
              <w:snapToGrid w:val="0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 xml:space="preserve">                908.000</w:t>
            </w:r>
          </w:p>
        </w:tc>
      </w:tr>
      <w:tr w:rsidR="00A518B8" w:rsidRPr="00091D6D">
        <w:trPr>
          <w:trHeight w:hRule="exact" w:val="307"/>
        </w:trPr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14.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426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hd w:val="clear" w:color="auto" w:fill="FFFFFF"/>
              <w:snapToGrid w:val="0"/>
              <w:ind w:left="48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Други тековни расходи</w:t>
            </w: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018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               </w:t>
            </w:r>
          </w:p>
        </w:tc>
        <w:tc>
          <w:tcPr>
            <w:tcW w:w="1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autoSpaceDE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</w:tr>
      <w:tr w:rsidR="00A518B8" w:rsidRPr="00091D6D">
        <w:trPr>
          <w:trHeight w:hRule="exact" w:val="364"/>
        </w:trPr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15.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bookmarkStart w:id="2" w:name="SwXTextPosition14531"/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427</w:t>
            </w:r>
            <w:bookmarkEnd w:id="2"/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hd w:val="clear" w:color="auto" w:fill="FFFFFF"/>
              <w:snapToGrid w:val="0"/>
              <w:ind w:left="48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Привремени вработувања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019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autoSpaceDE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</w:tr>
      <w:tr w:rsidR="00A518B8" w:rsidRPr="00091D6D">
        <w:trPr>
          <w:trHeight w:hRule="exact" w:val="715"/>
        </w:trPr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hd w:val="clear" w:color="auto" w:fill="FFFFFF"/>
              <w:tabs>
                <w:tab w:val="left" w:pos="312"/>
                <w:tab w:val="left" w:pos="3779"/>
              </w:tabs>
              <w:snapToGrid w:val="0"/>
              <w:spacing w:line="226" w:lineRule="exact"/>
              <w:ind w:left="312" w:right="135" w:hanging="245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 xml:space="preserve"> г)  ТЕКОВНИ ТРАНСФЕРИ ДО    ВОНБУЏЕТСКИ ФОНДОВИ</w:t>
            </w:r>
          </w:p>
          <w:p w:rsidR="00A518B8" w:rsidRPr="00091D6D" w:rsidRDefault="00A518B8" w:rsidP="00091D6D">
            <w:pPr>
              <w:shd w:val="clear" w:color="auto" w:fill="FFFFFF"/>
              <w:tabs>
                <w:tab w:val="left" w:pos="312"/>
                <w:tab w:val="left" w:pos="3779"/>
              </w:tabs>
              <w:spacing w:line="226" w:lineRule="exact"/>
              <w:ind w:left="312" w:right="135" w:hanging="245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 xml:space="preserve"> ( од 021 до 023)                     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w w:val="123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w w:val="123"/>
                <w:sz w:val="22"/>
                <w:szCs w:val="22"/>
                <w:lang w:val="mk-MK"/>
              </w:rPr>
              <w:t>020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autoSpaceDE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</w:tr>
      <w:tr w:rsidR="00A518B8" w:rsidRPr="00091D6D">
        <w:trPr>
          <w:trHeight w:hRule="exact" w:val="307"/>
        </w:trPr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16.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431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hd w:val="clear" w:color="auto" w:fill="FFFFFF"/>
              <w:snapToGrid w:val="0"/>
              <w:ind w:left="58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>Трансфери до Фондот за ПИОМ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w w:val="123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w w:val="123"/>
                <w:sz w:val="22"/>
                <w:szCs w:val="22"/>
                <w:lang w:val="mk-MK"/>
              </w:rPr>
              <w:t>021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autoSpaceDE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</w:tr>
      <w:tr w:rsidR="00A518B8" w:rsidRPr="00091D6D">
        <w:trPr>
          <w:trHeight w:hRule="exact" w:val="458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17.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napToGrid w:val="0"/>
              <w:jc w:val="center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432</w:t>
            </w:r>
          </w:p>
        </w:tc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napToGrid w:val="0"/>
              <w:ind w:left="62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Трансфери до Агенцијата за вработување</w:t>
            </w: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napToGrid w:val="0"/>
              <w:jc w:val="center"/>
              <w:rPr>
                <w:rFonts w:ascii="Arial Narrow" w:hAnsi="Arial Narrow" w:cs="Arial Narrow"/>
                <w:color w:val="000000"/>
                <w:w w:val="123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w w:val="123"/>
                <w:sz w:val="22"/>
                <w:szCs w:val="22"/>
                <w:lang w:val="mk-MK"/>
              </w:rPr>
              <w:t>022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A518B8" w:rsidRPr="00091D6D">
        <w:trPr>
          <w:trHeight w:hRule="exact" w:val="505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18.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napToGrid w:val="0"/>
              <w:jc w:val="center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433</w:t>
            </w:r>
          </w:p>
        </w:tc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napToGrid w:val="0"/>
              <w:spacing w:line="226" w:lineRule="exact"/>
              <w:ind w:left="62" w:right="206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Трансфери до Фондот за здравств</w:t>
            </w:r>
            <w:r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ено осигурување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napToGrid w:val="0"/>
              <w:jc w:val="center"/>
              <w:rPr>
                <w:rFonts w:ascii="Arial Narrow" w:hAnsi="Arial Narrow" w:cs="Arial Narrow"/>
                <w:color w:val="000000"/>
                <w:w w:val="123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w w:val="123"/>
                <w:sz w:val="22"/>
                <w:szCs w:val="22"/>
                <w:lang w:val="mk-MK"/>
              </w:rPr>
              <w:t>023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autoSpaceDE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</w:tr>
      <w:tr w:rsidR="00A518B8" w:rsidRPr="00091D6D">
        <w:trPr>
          <w:trHeight w:hRule="exact" w:val="534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napToGrid w:val="0"/>
              <w:jc w:val="center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napToGrid w:val="0"/>
              <w:jc w:val="center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napToGrid w:val="0"/>
              <w:ind w:left="444" w:hanging="425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д)</w:t>
            </w:r>
            <w:r w:rsidRPr="00091D6D">
              <w:rPr>
                <w:rFonts w:ascii="Arial Narrow" w:hAnsi="Arial Narrow" w:cs="Arial Narrow"/>
                <w:b/>
                <w:bCs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ТЕКОВНИ ТРАНСФЕРИ ДО ЕЛС                                   (од 025 до 028)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024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A518B8" w:rsidRPr="00091D6D">
        <w:trPr>
          <w:trHeight w:hRule="exact" w:val="307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19.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441</w:t>
            </w:r>
          </w:p>
        </w:tc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napToGrid w:val="0"/>
              <w:ind w:left="19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Дотации од ДДВ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025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A518B8" w:rsidRPr="00091D6D">
        <w:trPr>
          <w:trHeight w:hRule="exact" w:val="307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20.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442</w:t>
            </w:r>
          </w:p>
        </w:tc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napToGrid w:val="0"/>
              <w:ind w:left="19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Наменски дотации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026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autoSpaceDE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</w:tr>
      <w:tr w:rsidR="00A518B8" w:rsidRPr="00091D6D">
        <w:trPr>
          <w:trHeight w:hRule="exact" w:val="307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21.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443</w:t>
            </w:r>
          </w:p>
        </w:tc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hd w:val="clear" w:color="auto" w:fill="FFFFFF"/>
              <w:snapToGrid w:val="0"/>
              <w:ind w:left="19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Блок дотации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027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A518B8" w:rsidRPr="00091D6D">
        <w:trPr>
          <w:trHeight w:hRule="exact" w:val="57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22.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444</w:t>
            </w:r>
          </w:p>
        </w:tc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hd w:val="clear" w:color="auto" w:fill="FFFFFF"/>
              <w:snapToGrid w:val="0"/>
              <w:ind w:left="19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 xml:space="preserve">Дотации за делегирани </w:t>
            </w:r>
            <w:r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о</w:t>
            </w: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дделни</w:t>
            </w:r>
            <w:r w:rsidRPr="00091D6D">
              <w:rPr>
                <w:rFonts w:ascii="Arial Narrow" w:hAnsi="Arial Narrow" w:cs="Arial Narrow"/>
                <w:i/>
                <w:iCs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надлежности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028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A518B8" w:rsidRPr="00091D6D">
        <w:trPr>
          <w:trHeight w:hRule="exact" w:val="54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Default="00A518B8" w:rsidP="00091D6D">
            <w:pPr>
              <w:shd w:val="clear" w:color="auto" w:fill="FFFFFF"/>
              <w:snapToGrid w:val="0"/>
              <w:ind w:left="302" w:hanging="283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ѓ)</w:t>
            </w:r>
            <w:r w:rsidRPr="00091D6D">
              <w:rPr>
                <w:rFonts w:ascii="Arial Narrow" w:hAnsi="Arial Narrow" w:cs="Arial Narrow"/>
                <w:b/>
                <w:bCs/>
                <w:color w:val="000000"/>
                <w:sz w:val="22"/>
                <w:szCs w:val="22"/>
                <w:lang w:val="mk-MK"/>
              </w:rPr>
              <w:t xml:space="preserve">   </w:t>
            </w: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 xml:space="preserve">КАМАТНИ ПЛАЌАЊА                             </w:t>
            </w:r>
          </w:p>
          <w:p w:rsidR="00A518B8" w:rsidRPr="00091D6D" w:rsidRDefault="00A518B8" w:rsidP="00091D6D">
            <w:pPr>
              <w:shd w:val="clear" w:color="auto" w:fill="FFFFFF"/>
              <w:snapToGrid w:val="0"/>
              <w:ind w:left="302" w:hanging="283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(од 030 до 032)</w:t>
            </w: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029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A518B8" w:rsidRPr="00091D6D">
        <w:trPr>
          <w:trHeight w:hRule="exact" w:val="525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23.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451</w:t>
            </w:r>
          </w:p>
        </w:tc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hd w:val="clear" w:color="auto" w:fill="FFFFFF"/>
              <w:snapToGrid w:val="0"/>
              <w:ind w:left="19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Каматни  плаќања кон нерезидентни кредитори</w:t>
            </w: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030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A518B8" w:rsidRPr="00091D6D">
        <w:trPr>
          <w:trHeight w:hRule="exact" w:val="502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24.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452</w:t>
            </w:r>
          </w:p>
        </w:tc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hd w:val="clear" w:color="auto" w:fill="FFFFFF"/>
              <w:snapToGrid w:val="0"/>
              <w:ind w:left="24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Каматни  плаќања кон домашни кредитори</w:t>
            </w: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031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A518B8" w:rsidRPr="00091D6D">
        <w:trPr>
          <w:trHeight w:hRule="exact" w:val="51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25.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453</w:t>
            </w:r>
          </w:p>
        </w:tc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hd w:val="clear" w:color="auto" w:fill="FFFFFF"/>
              <w:snapToGrid w:val="0"/>
              <w:ind w:left="24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Каматни  плаќања кон други нивоа на власт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032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bookmarkStart w:id="3" w:name="SwXTextPosition7401"/>
            <w:bookmarkStart w:id="4" w:name="SwXTextPosition7402"/>
            <w:bookmarkEnd w:id="3"/>
            <w:bookmarkEnd w:id="4"/>
          </w:p>
        </w:tc>
      </w:tr>
      <w:tr w:rsidR="00A518B8" w:rsidRPr="00091D6D">
        <w:trPr>
          <w:trHeight w:hRule="exact" w:val="491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i/>
                <w:iCs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i/>
                <w:iCs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hd w:val="clear" w:color="auto" w:fill="FFFFFF"/>
              <w:snapToGrid w:val="0"/>
              <w:ind w:left="302" w:hanging="278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е)</w:t>
            </w:r>
            <w:r w:rsidRPr="00091D6D">
              <w:rPr>
                <w:rFonts w:ascii="Arial Narrow" w:hAnsi="Arial Narrow" w:cs="Arial Narrow"/>
                <w:b/>
                <w:bCs/>
                <w:color w:val="000000"/>
                <w:sz w:val="22"/>
                <w:szCs w:val="22"/>
                <w:lang w:val="mk-MK"/>
              </w:rPr>
              <w:t xml:space="preserve">  </w:t>
            </w: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СУБВЕНЦИИ И ТРАНСФЕРИ                             (од 034 до 038)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033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bookmarkStart w:id="5" w:name="SwXTextPosition7464"/>
            <w:bookmarkStart w:id="6" w:name="SwXTextPosition7465"/>
            <w:bookmarkEnd w:id="5"/>
            <w:bookmarkEnd w:id="6"/>
          </w:p>
        </w:tc>
      </w:tr>
      <w:tr w:rsidR="00A518B8" w:rsidRPr="00091D6D">
        <w:trPr>
          <w:trHeight w:hRule="exact" w:val="356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26.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461</w:t>
            </w:r>
          </w:p>
        </w:tc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hd w:val="clear" w:color="auto" w:fill="FFFFFF"/>
              <w:snapToGrid w:val="0"/>
              <w:ind w:left="24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Субвенции за јавни претпријатија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034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A518B8" w:rsidRPr="00091D6D">
        <w:trPr>
          <w:trHeight w:hRule="exact" w:val="29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27.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462</w:t>
            </w:r>
          </w:p>
        </w:tc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hd w:val="clear" w:color="auto" w:fill="FFFFFF"/>
              <w:snapToGrid w:val="0"/>
              <w:ind w:left="24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 xml:space="preserve">Субвенции за </w:t>
            </w: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приватни претпријатија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035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A518B8" w:rsidRPr="00091D6D">
        <w:trPr>
          <w:trHeight w:hRule="exact" w:val="348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28.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463</w:t>
            </w:r>
          </w:p>
        </w:tc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hd w:val="clear" w:color="auto" w:fill="FFFFFF"/>
              <w:snapToGrid w:val="0"/>
              <w:ind w:left="24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Трансфери до невладини организации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036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A518B8" w:rsidRPr="00091D6D">
        <w:trPr>
          <w:trHeight w:hRule="exact" w:val="35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29.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464</w:t>
            </w:r>
          </w:p>
        </w:tc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hd w:val="clear" w:color="auto" w:fill="FFFFFF"/>
              <w:snapToGrid w:val="0"/>
              <w:ind w:left="24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Разни трансфери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037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A518B8" w:rsidRPr="00091D6D">
        <w:trPr>
          <w:trHeight w:hRule="exact" w:val="35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30.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465</w:t>
            </w:r>
          </w:p>
        </w:tc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hd w:val="clear" w:color="auto" w:fill="FFFFFF"/>
              <w:snapToGrid w:val="0"/>
              <w:ind w:left="24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Исплати по извршни исправи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038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autoSpaceDE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</w:tr>
      <w:tr w:rsidR="00A518B8" w:rsidRPr="00091D6D">
        <w:trPr>
          <w:trHeight w:hRule="exact" w:val="491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hd w:val="clear" w:color="auto" w:fill="FFFFFF"/>
              <w:snapToGrid w:val="0"/>
              <w:ind w:left="302" w:hanging="278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ж)</w:t>
            </w:r>
            <w:r w:rsidRPr="00091D6D">
              <w:rPr>
                <w:rFonts w:ascii="Arial Narrow" w:hAnsi="Arial Narrow" w:cs="Arial Narrow"/>
                <w:b/>
                <w:bCs/>
                <w:color w:val="000000"/>
                <w:sz w:val="22"/>
                <w:szCs w:val="22"/>
                <w:lang w:val="mk-MK"/>
              </w:rPr>
              <w:t xml:space="preserve">  </w:t>
            </w: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 xml:space="preserve">СОЦИЈАЛНИ БЕНЕФИЦИИ                             (од </w:t>
            </w:r>
            <w:bookmarkStart w:id="7" w:name="SwXTextPosition7607"/>
            <w:bookmarkEnd w:id="7"/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040 до 043)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039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A518B8" w:rsidRPr="00091D6D">
        <w:trPr>
          <w:trHeight w:hRule="exact" w:val="335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31.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471</w:t>
            </w:r>
          </w:p>
        </w:tc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hd w:val="clear" w:color="auto" w:fill="FFFFFF"/>
              <w:snapToGrid w:val="0"/>
              <w:ind w:left="24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Социјални надоместоци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040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A518B8" w:rsidRPr="00091D6D">
        <w:trPr>
          <w:trHeight w:hRule="exact" w:val="491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32.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bookmarkStart w:id="8" w:name="SwXTextPosition7657"/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472</w:t>
            </w:r>
            <w:bookmarkEnd w:id="8"/>
          </w:p>
        </w:tc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A46B82">
            <w:pPr>
              <w:shd w:val="clear" w:color="auto" w:fill="FFFFFF"/>
              <w:snapToGrid w:val="0"/>
              <w:ind w:left="24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 xml:space="preserve">Плаќања на бенефиции од </w:t>
            </w:r>
            <w:r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Ф</w:t>
            </w: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онд</w:t>
            </w:r>
            <w:r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от за ПИОМ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041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A518B8" w:rsidRPr="00091D6D">
        <w:trPr>
          <w:trHeight w:hRule="exact" w:val="491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33.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473</w:t>
            </w:r>
          </w:p>
        </w:tc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hd w:val="clear" w:color="auto" w:fill="FFFFFF"/>
              <w:snapToGrid w:val="0"/>
              <w:ind w:left="24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Плаќање на надоместоци од Агенцијата за вработување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042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autoSpaceDE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</w:tr>
      <w:tr w:rsidR="00A518B8" w:rsidRPr="00091D6D">
        <w:trPr>
          <w:trHeight w:hRule="exact" w:val="491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34.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474</w:t>
            </w:r>
          </w:p>
        </w:tc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hd w:val="clear" w:color="auto" w:fill="FFFFFF"/>
              <w:snapToGrid w:val="0"/>
              <w:ind w:left="24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Плаќање на надоместоци од Ф</w:t>
            </w: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ондот за здравствено осигурување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043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A518B8" w:rsidRPr="00091D6D">
        <w:trPr>
          <w:trHeight w:hRule="exact" w:val="712"/>
        </w:trPr>
        <w:tc>
          <w:tcPr>
            <w:tcW w:w="5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724CB0">
            <w:pPr>
              <w:shd w:val="clear" w:color="auto" w:fill="FFFFFF"/>
              <w:snapToGrid w:val="0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  <w:p w:rsidR="00A518B8" w:rsidRPr="00091D6D" w:rsidRDefault="00A518B8" w:rsidP="00724CB0">
            <w:pPr>
              <w:shd w:val="clear" w:color="auto" w:fill="FFFFFF"/>
              <w:snapToGrid w:val="0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Ред.</w:t>
            </w:r>
          </w:p>
          <w:p w:rsidR="00A518B8" w:rsidRPr="00091D6D" w:rsidRDefault="00A518B8" w:rsidP="00724CB0">
            <w:pPr>
              <w:shd w:val="clear" w:color="auto" w:fill="FFFFFF"/>
              <w:snapToGrid w:val="0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бр.</w:t>
            </w:r>
          </w:p>
          <w:p w:rsidR="00A518B8" w:rsidRPr="00091D6D" w:rsidRDefault="00A518B8" w:rsidP="00724CB0">
            <w:pPr>
              <w:shd w:val="clear" w:color="auto" w:fill="FFFFFF"/>
              <w:snapToGrid w:val="0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  <w:p w:rsidR="00A518B8" w:rsidRPr="00091D6D" w:rsidRDefault="00A518B8" w:rsidP="00724CB0">
            <w:pPr>
              <w:shd w:val="clear" w:color="auto" w:fill="FFFFFF"/>
              <w:snapToGrid w:val="0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  <w:p w:rsidR="00A518B8" w:rsidRPr="00091D6D" w:rsidRDefault="00A518B8" w:rsidP="00724CB0">
            <w:pPr>
              <w:shd w:val="clear" w:color="auto" w:fill="FFFFFF"/>
              <w:snapToGrid w:val="0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  <w:p w:rsidR="00A518B8" w:rsidRPr="00091D6D" w:rsidRDefault="00A518B8" w:rsidP="00724CB0">
            <w:pPr>
              <w:shd w:val="clear" w:color="auto" w:fill="FFFFFF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 w:rsidP="00724CB0">
            <w:pPr>
              <w:shd w:val="clear" w:color="auto" w:fill="FFFFFF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  <w:p w:rsidR="00A518B8" w:rsidRPr="00091D6D" w:rsidRDefault="00A518B8" w:rsidP="00724CB0">
            <w:pPr>
              <w:shd w:val="clear" w:color="auto" w:fill="FFFFFF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A518B8" w:rsidRPr="00091D6D" w:rsidRDefault="00A518B8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  <w:p w:rsidR="00A518B8" w:rsidRPr="00091D6D" w:rsidRDefault="00A518B8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 w:rsidP="00724CB0">
            <w:pPr>
              <w:shd w:val="clear" w:color="auto" w:fill="FFFFFF"/>
              <w:snapToGrid w:val="0"/>
              <w:ind w:left="1075"/>
              <w:rPr>
                <w:rFonts w:ascii="Arial Narrow" w:hAnsi="Arial Narrow" w:cs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A518B8" w:rsidRPr="00091D6D" w:rsidRDefault="00A518B8" w:rsidP="00724CB0">
            <w:pPr>
              <w:shd w:val="clear" w:color="auto" w:fill="FFFFFF"/>
              <w:ind w:left="1075"/>
              <w:rPr>
                <w:rFonts w:ascii="Arial Narrow" w:hAnsi="Arial Narrow" w:cs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A518B8" w:rsidRPr="00091D6D" w:rsidRDefault="00A518B8" w:rsidP="00724CB0">
            <w:pPr>
              <w:snapToGrid w:val="0"/>
              <w:jc w:val="center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П О З И Ц И Ј А</w:t>
            </w:r>
          </w:p>
          <w:p w:rsidR="00A518B8" w:rsidRPr="00091D6D" w:rsidRDefault="00A518B8" w:rsidP="00724CB0">
            <w:pPr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  <w:p w:rsidR="00A518B8" w:rsidRPr="00091D6D" w:rsidRDefault="00A518B8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Ознака на АОП</w:t>
            </w: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0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Pr="00091D6D" w:rsidRDefault="00A518B8" w:rsidP="00A46B82">
            <w:pPr>
              <w:shd w:val="clear" w:color="auto" w:fill="FFFFFF"/>
              <w:autoSpaceDE/>
              <w:snapToGrid w:val="0"/>
              <w:ind w:left="1709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  <w:p w:rsidR="00A518B8" w:rsidRPr="00091D6D" w:rsidRDefault="00A518B8" w:rsidP="00A46B82">
            <w:pPr>
              <w:shd w:val="clear" w:color="auto" w:fill="FFFFFF"/>
              <w:autoSpaceDE/>
              <w:snapToGrid w:val="0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 xml:space="preserve">                   </w:t>
            </w: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о   с</w:t>
            </w:r>
          </w:p>
          <w:p w:rsidR="00A518B8" w:rsidRPr="00091D6D" w:rsidRDefault="00A518B8" w:rsidP="00A46B82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A518B8" w:rsidRPr="00091D6D">
        <w:tc>
          <w:tcPr>
            <w:tcW w:w="5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 xml:space="preserve">Претходна година </w:t>
            </w:r>
          </w:p>
        </w:tc>
        <w:tc>
          <w:tcPr>
            <w:tcW w:w="1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Default="00A518B8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  <w:p w:rsidR="00A518B8" w:rsidRPr="00091D6D" w:rsidRDefault="00A518B8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A518B8" w:rsidRPr="00091D6D" w:rsidRDefault="00A518B8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 xml:space="preserve">година </w:t>
            </w:r>
          </w:p>
        </w:tc>
      </w:tr>
      <w:tr w:rsidR="00A518B8" w:rsidRPr="00091D6D">
        <w:trPr>
          <w:trHeight w:hRule="exact" w:val="274"/>
        </w:trPr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ind w:left="1632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</w:t>
            </w:r>
          </w:p>
        </w:tc>
      </w:tr>
      <w:tr w:rsidR="00A518B8" w:rsidRPr="00091D6D">
        <w:trPr>
          <w:trHeight w:hRule="exact" w:val="678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 w:rsidP="00724CB0">
            <w:pPr>
              <w:shd w:val="clear" w:color="auto" w:fill="FFFFFF"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Default="00A518B8" w:rsidP="00A46B82">
            <w:pPr>
              <w:shd w:val="clear" w:color="auto" w:fill="FFFFFF"/>
              <w:snapToGrid w:val="0"/>
              <w:ind w:left="302" w:hanging="278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b/>
                <w:bCs/>
                <w:color w:val="000000"/>
                <w:sz w:val="22"/>
                <w:szCs w:val="22"/>
                <w:lang w:val="mk-MK"/>
              </w:rPr>
              <w:t>II.  КАПИТАЛНИ РАСХОДИ</w:t>
            </w: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 xml:space="preserve">                       </w:t>
            </w:r>
          </w:p>
          <w:p w:rsidR="00A518B8" w:rsidRPr="00091D6D" w:rsidRDefault="00A518B8" w:rsidP="00A46B82">
            <w:pPr>
              <w:shd w:val="clear" w:color="auto" w:fill="FFFFFF"/>
              <w:snapToGrid w:val="0"/>
              <w:ind w:left="302" w:hanging="278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 xml:space="preserve"> (од 045 до 054)</w:t>
            </w: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724CB0">
            <w:pPr>
              <w:shd w:val="clear" w:color="auto" w:fill="FFFFFF"/>
              <w:snapToGrid w:val="0"/>
              <w:ind w:right="34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044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Pr="00091D6D" w:rsidRDefault="00A518B8" w:rsidP="00724CB0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A518B8" w:rsidRPr="00091D6D">
        <w:trPr>
          <w:trHeight w:hRule="exact" w:val="386"/>
        </w:trPr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35.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480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A46B82">
            <w:pPr>
              <w:shd w:val="clear" w:color="auto" w:fill="FFFFFF"/>
              <w:snapToGrid w:val="0"/>
              <w:spacing w:line="235" w:lineRule="exact"/>
              <w:ind w:left="24" w:right="144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 xml:space="preserve">Купување на опрема и машини 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ind w:right="29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045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A518B8" w:rsidRPr="00091D6D">
        <w:trPr>
          <w:trHeight w:hRule="exact" w:val="386"/>
        </w:trPr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36.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ind w:left="5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481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A46B82">
            <w:pPr>
              <w:shd w:val="clear" w:color="auto" w:fill="FFFFFF"/>
              <w:snapToGrid w:val="0"/>
              <w:ind w:left="38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Градежни објекти</w:t>
            </w: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ind w:right="24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046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A518B8" w:rsidRPr="00091D6D">
        <w:trPr>
          <w:trHeight w:hRule="exact" w:val="386"/>
        </w:trPr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37.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ind w:left="5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482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A46B82">
            <w:pPr>
              <w:shd w:val="clear" w:color="auto" w:fill="FFFFFF"/>
              <w:snapToGrid w:val="0"/>
              <w:spacing w:line="230" w:lineRule="exact"/>
              <w:ind w:left="34" w:right="490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Други градежни објекти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ind w:right="19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047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A518B8" w:rsidRPr="00091D6D">
        <w:trPr>
          <w:trHeight w:hRule="exact" w:val="386"/>
        </w:trPr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38.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ind w:left="1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483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A46B82">
            <w:pPr>
              <w:shd w:val="clear" w:color="auto" w:fill="FFFFFF"/>
              <w:snapToGrid w:val="0"/>
              <w:ind w:left="43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Купување на мебел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ind w:right="19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048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A518B8" w:rsidRPr="00091D6D">
        <w:trPr>
          <w:trHeight w:hRule="exact" w:val="386"/>
        </w:trPr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39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ind w:left="1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484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A46B82">
            <w:pPr>
              <w:shd w:val="clear" w:color="auto" w:fill="FFFFFF"/>
              <w:snapToGrid w:val="0"/>
              <w:ind w:left="43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Стратешки стоки и други резерви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ind w:right="19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bookmarkStart w:id="9" w:name="SwXTextPosition7906"/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049</w:t>
            </w:r>
            <w:bookmarkEnd w:id="9"/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A518B8" w:rsidRPr="00091D6D">
        <w:trPr>
          <w:trHeight w:hRule="exact" w:val="29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40.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ind w:left="14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485</w:t>
            </w:r>
          </w:p>
        </w:tc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A46B82">
            <w:pPr>
              <w:shd w:val="clear" w:color="auto" w:fill="FFFFFF"/>
              <w:snapToGrid w:val="0"/>
              <w:ind w:left="48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Вложувања и нефинансиски средства</w:t>
            </w: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ind w:right="14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050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A518B8" w:rsidRPr="00091D6D">
        <w:trPr>
          <w:trHeight w:hRule="exact" w:val="42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41.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ind w:left="19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486</w:t>
            </w:r>
          </w:p>
        </w:tc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A46B82">
            <w:pPr>
              <w:shd w:val="clear" w:color="auto" w:fill="FFFFFF"/>
              <w:snapToGrid w:val="0"/>
              <w:ind w:left="53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bookmarkStart w:id="10" w:name="SwXTextPosition7950"/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Купување на возила</w:t>
            </w:r>
            <w:bookmarkEnd w:id="10"/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ind w:right="14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051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A518B8" w:rsidRPr="00091D6D">
        <w:trPr>
          <w:trHeight w:hRule="exact" w:val="491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42.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ind w:left="19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487</w:t>
            </w:r>
          </w:p>
        </w:tc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Default="00A518B8" w:rsidP="00A46B82">
            <w:pPr>
              <w:shd w:val="clear" w:color="auto" w:fill="FFFFFF"/>
              <w:snapToGrid w:val="0"/>
              <w:spacing w:line="226" w:lineRule="exact"/>
              <w:ind w:left="43" w:right="672"/>
              <w:jc w:val="both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Капитални трансфери</w:t>
            </w:r>
          </w:p>
          <w:p w:rsidR="00A518B8" w:rsidRPr="00091D6D" w:rsidRDefault="00A518B8" w:rsidP="00A46B82">
            <w:pPr>
              <w:shd w:val="clear" w:color="auto" w:fill="FFFFFF"/>
              <w:snapToGrid w:val="0"/>
              <w:spacing w:line="226" w:lineRule="exact"/>
              <w:ind w:left="43" w:right="672"/>
              <w:jc w:val="both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 xml:space="preserve">до </w:t>
            </w: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 xml:space="preserve">вонбуџетски фондови 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ind w:right="1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052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A518B8" w:rsidRPr="00091D6D">
        <w:trPr>
          <w:trHeight w:hRule="exact" w:val="348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bookmarkStart w:id="11" w:name="SwXTextPosition7998"/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43.</w:t>
            </w:r>
            <w:bookmarkEnd w:id="11"/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ind w:left="24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488</w:t>
            </w:r>
          </w:p>
        </w:tc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A46B82">
            <w:pPr>
              <w:shd w:val="clear" w:color="auto" w:fill="FFFFFF"/>
              <w:snapToGrid w:val="0"/>
              <w:ind w:left="58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Капитални дотации до ЕЛС</w:t>
            </w: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ind w:right="5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053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A518B8" w:rsidRPr="00091D6D">
        <w:trPr>
          <w:trHeight w:hRule="exact" w:val="491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44.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ind w:left="24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489</w:t>
            </w:r>
          </w:p>
        </w:tc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A46B82">
            <w:pPr>
              <w:shd w:val="clear" w:color="auto" w:fill="FFFFFF"/>
              <w:snapToGrid w:val="0"/>
              <w:ind w:left="58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Капитални субвенции за претпријатија и невладини организации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ind w:right="5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054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bookmarkStart w:id="12" w:name="SwXTextPosition8044"/>
            <w:bookmarkEnd w:id="12"/>
          </w:p>
        </w:tc>
      </w:tr>
      <w:tr w:rsidR="00A518B8" w:rsidRPr="00091D6D">
        <w:trPr>
          <w:trHeight w:hRule="exact" w:val="491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A46B82">
            <w:pPr>
              <w:shd w:val="clear" w:color="auto" w:fill="FFFFFF"/>
              <w:snapToGrid w:val="0"/>
              <w:spacing w:line="226" w:lineRule="exact"/>
              <w:ind w:left="444" w:right="48" w:hanging="372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b/>
                <w:bCs/>
                <w:color w:val="000000"/>
                <w:sz w:val="22"/>
                <w:szCs w:val="22"/>
                <w:lang w:val="mk-MK"/>
              </w:rPr>
              <w:t xml:space="preserve">III.  ОТПЛАТА НА ГЛАВНИНА                      </w:t>
            </w: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 xml:space="preserve"> (од 056 до 058)</w:t>
            </w: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055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bookmarkStart w:id="13" w:name="SwXTextPosition8106"/>
            <w:bookmarkEnd w:id="13"/>
          </w:p>
        </w:tc>
        <w:tc>
          <w:tcPr>
            <w:tcW w:w="1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A518B8" w:rsidRPr="00091D6D">
        <w:trPr>
          <w:trHeight w:hRule="exact" w:val="516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45.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ind w:left="53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491</w:t>
            </w:r>
          </w:p>
        </w:tc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A46B82">
            <w:pPr>
              <w:shd w:val="clear" w:color="auto" w:fill="FFFFFF"/>
              <w:snapToGrid w:val="0"/>
              <w:ind w:left="77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Отплата на главнина до нерезидентни кредитори</w:t>
            </w: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056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A518B8" w:rsidRPr="00091D6D">
        <w:trPr>
          <w:trHeight w:hRule="exact" w:val="516"/>
        </w:trPr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46.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napToGrid w:val="0"/>
              <w:ind w:left="48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492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A46B82">
            <w:pPr>
              <w:snapToGrid w:val="0"/>
              <w:ind w:left="72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Отплата на главнина кон домашни институции</w:t>
            </w: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057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ind w:left="1008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autoSpaceDE/>
              <w:snapToGrid w:val="0"/>
              <w:ind w:left="946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A518B8" w:rsidRPr="00091D6D">
        <w:trPr>
          <w:trHeight w:hRule="exact" w:val="516"/>
        </w:trPr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47.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napToGrid w:val="0"/>
              <w:ind w:left="48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493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A46B82">
            <w:pPr>
              <w:snapToGrid w:val="0"/>
              <w:ind w:left="72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Отплата на главнина до други нивоа на власт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058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ind w:left="1008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autoSpaceDE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</w:tr>
      <w:tr w:rsidR="00A518B8" w:rsidRPr="00091D6D">
        <w:trPr>
          <w:trHeight w:hRule="exact" w:val="516"/>
        </w:trPr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napToGrid w:val="0"/>
              <w:ind w:left="48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Default="00A518B8" w:rsidP="00A46B82">
            <w:pPr>
              <w:snapToGrid w:val="0"/>
              <w:ind w:left="313" w:hanging="294"/>
              <w:rPr>
                <w:rFonts w:ascii="Arial Narrow" w:hAnsi="Arial Narrow" w:cs="Arial Narrow"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>А.ВКУПНО РАСХОДИ</w:t>
            </w:r>
            <w:r w:rsidRPr="00091D6D">
              <w:rPr>
                <w:rFonts w:ascii="Arial Narrow" w:hAnsi="Arial Narrow" w:cs="Arial Narrow"/>
                <w:color w:val="000000"/>
                <w:w w:val="107"/>
                <w:sz w:val="22"/>
                <w:szCs w:val="22"/>
                <w:lang w:val="mk-MK"/>
              </w:rPr>
              <w:t xml:space="preserve">                      </w:t>
            </w:r>
          </w:p>
          <w:p w:rsidR="00A518B8" w:rsidRPr="00091D6D" w:rsidRDefault="00A518B8" w:rsidP="00A46B82">
            <w:pPr>
              <w:snapToGrid w:val="0"/>
              <w:ind w:left="313" w:hanging="294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w w:val="107"/>
                <w:sz w:val="22"/>
                <w:szCs w:val="22"/>
                <w:lang w:val="mk-MK"/>
              </w:rPr>
              <w:t xml:space="preserve"> (001 + 044 + 055)</w:t>
            </w: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napToGrid w:val="0"/>
              <w:ind w:right="43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059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Default="00A518B8" w:rsidP="00737E94">
            <w:pPr>
              <w:shd w:val="clear" w:color="auto" w:fill="FFFFFF"/>
              <w:snapToGrid w:val="0"/>
              <w:rPr>
                <w:rFonts w:ascii="Arial Narrow" w:hAnsi="Arial Narrow" w:cs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Arial Narrow"/>
                <w:color w:val="000000"/>
                <w:sz w:val="22"/>
                <w:szCs w:val="22"/>
              </w:rPr>
              <w:t xml:space="preserve">           </w:t>
            </w:r>
          </w:p>
          <w:p w:rsidR="00A518B8" w:rsidRPr="00737E94" w:rsidRDefault="00A518B8" w:rsidP="00737E94">
            <w:pPr>
              <w:shd w:val="clear" w:color="auto" w:fill="FFFFFF"/>
              <w:snapToGrid w:val="0"/>
              <w:rPr>
                <w:rFonts w:ascii="Arial Narrow" w:hAnsi="Arial Narrow" w:cs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Arial Narrow"/>
                <w:color w:val="000000"/>
                <w:sz w:val="22"/>
                <w:szCs w:val="22"/>
              </w:rPr>
              <w:t xml:space="preserve">            149.890     </w:t>
            </w:r>
            <w:r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 xml:space="preserve">  </w:t>
            </w:r>
            <w:r>
              <w:rPr>
                <w:rFonts w:ascii="Arial Narrow" w:hAnsi="Arial Narrow" w:cs="Arial Narrow"/>
                <w:color w:val="000000"/>
                <w:sz w:val="22"/>
                <w:szCs w:val="22"/>
              </w:rPr>
              <w:t xml:space="preserve">                          </w:t>
            </w:r>
          </w:p>
        </w:tc>
        <w:tc>
          <w:tcPr>
            <w:tcW w:w="1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Default="00A518B8">
            <w:pPr>
              <w:shd w:val="clear" w:color="auto" w:fill="FFFFFF"/>
              <w:autoSpaceDE/>
              <w:snapToGrid w:val="0"/>
              <w:ind w:left="946"/>
              <w:rPr>
                <w:rFonts w:ascii="Arial Narrow" w:hAnsi="Arial Narrow" w:cs="Arial Narrow"/>
                <w:color w:val="000000"/>
                <w:sz w:val="22"/>
                <w:szCs w:val="22"/>
              </w:rPr>
            </w:pPr>
          </w:p>
          <w:p w:rsidR="00A518B8" w:rsidRPr="00DB57A6" w:rsidRDefault="00A518B8">
            <w:pPr>
              <w:shd w:val="clear" w:color="auto" w:fill="FFFFFF"/>
              <w:autoSpaceDE/>
              <w:snapToGrid w:val="0"/>
              <w:ind w:left="946"/>
              <w:rPr>
                <w:rFonts w:ascii="Arial Narrow" w:hAnsi="Arial Narrow" w:cs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Arial Narrow"/>
                <w:color w:val="000000"/>
                <w:sz w:val="22"/>
                <w:szCs w:val="22"/>
              </w:rPr>
              <w:t>958484</w:t>
            </w:r>
          </w:p>
        </w:tc>
      </w:tr>
      <w:tr w:rsidR="00A518B8" w:rsidRPr="00091D6D">
        <w:trPr>
          <w:trHeight w:hRule="exact" w:val="800"/>
        </w:trPr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 w:cs="Arial Narrow"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>Б.ОСТВАРЕН ВИШОК НА ПРИХОДИ-ДОБИВКА ПРЕД ОДАНОЧУВАЊЕ</w:t>
            </w:r>
            <w:r w:rsidRPr="00091D6D">
              <w:rPr>
                <w:rFonts w:ascii="Arial Narrow" w:hAnsi="Arial Narrow" w:cs="Arial Narrow"/>
                <w:color w:val="000000"/>
                <w:w w:val="107"/>
                <w:sz w:val="22"/>
                <w:szCs w:val="22"/>
                <w:lang w:val="mk-MK"/>
              </w:rPr>
              <w:t xml:space="preserve">      </w:t>
            </w:r>
          </w:p>
          <w:p w:rsidR="00A518B8" w:rsidRPr="00FC033A" w:rsidRDefault="00A518B8" w:rsidP="00FC033A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FC033A">
              <w:rPr>
                <w:rFonts w:ascii="Arial Narrow" w:hAnsi="Arial Narrow" w:cs="Arial Narrow"/>
                <w:w w:val="107"/>
                <w:sz w:val="22"/>
                <w:szCs w:val="22"/>
                <w:lang w:val="mk-MK"/>
              </w:rPr>
              <w:t xml:space="preserve">     (103 минус 059)</w:t>
            </w:r>
            <w:r w:rsidRPr="00FC033A"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060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Default="00A518B8">
            <w:pPr>
              <w:shd w:val="clear" w:color="auto" w:fill="FFFFFF"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  <w:p w:rsidR="00A518B8" w:rsidRDefault="00A518B8">
            <w:pPr>
              <w:shd w:val="clear" w:color="auto" w:fill="FFFFFF"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  <w:p w:rsidR="00A518B8" w:rsidRPr="00297C2E" w:rsidRDefault="00A518B8">
            <w:pPr>
              <w:shd w:val="clear" w:color="auto" w:fill="FFFFFF"/>
              <w:snapToGrid w:val="0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            </w:t>
            </w:r>
            <w:r>
              <w:rPr>
                <w:rFonts w:ascii="Arial Narrow" w:hAnsi="Arial Narrow" w:cs="Arial Narrow"/>
                <w:sz w:val="22"/>
                <w:szCs w:val="22"/>
              </w:rPr>
              <w:t>519.630</w:t>
            </w:r>
          </w:p>
        </w:tc>
        <w:tc>
          <w:tcPr>
            <w:tcW w:w="1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Default="00A518B8">
            <w:pPr>
              <w:shd w:val="clear" w:color="auto" w:fill="FFFFFF"/>
              <w:autoSpaceDE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  <w:p w:rsidR="00A518B8" w:rsidRDefault="00A518B8">
            <w:pPr>
              <w:shd w:val="clear" w:color="auto" w:fill="FFFFFF"/>
              <w:autoSpaceDE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  <w:p w:rsidR="00A518B8" w:rsidRPr="00DB57A6" w:rsidRDefault="00A518B8">
            <w:pPr>
              <w:shd w:val="clear" w:color="auto" w:fill="FFFFFF"/>
              <w:autoSpaceDE/>
              <w:snapToGrid w:val="0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 xml:space="preserve">                113.146</w:t>
            </w:r>
          </w:p>
        </w:tc>
      </w:tr>
      <w:tr w:rsidR="00A518B8" w:rsidRPr="00091D6D">
        <w:trPr>
          <w:trHeight w:hRule="exact" w:val="1050"/>
        </w:trPr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48.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spacing w:line="226" w:lineRule="exact"/>
              <w:jc w:val="center"/>
              <w:rPr>
                <w:rFonts w:ascii="Arial Narrow" w:hAnsi="Arial Narrow" w:cs="Arial Narrow"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w w:val="107"/>
                <w:sz w:val="22"/>
                <w:szCs w:val="22"/>
                <w:lang w:val="mk-MK"/>
              </w:rPr>
              <w:t xml:space="preserve">811, </w:t>
            </w:r>
            <w:r>
              <w:rPr>
                <w:rFonts w:ascii="Arial Narrow" w:hAnsi="Arial Narrow" w:cs="Arial Narrow"/>
                <w:color w:val="000000"/>
                <w:w w:val="107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Arial Narrow"/>
                <w:color w:val="000000"/>
                <w:w w:val="107"/>
                <w:sz w:val="22"/>
                <w:szCs w:val="22"/>
                <w:lang w:val="mk-MK"/>
              </w:rPr>
              <w:t>812 и 813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Default="00A518B8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 w:cs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 xml:space="preserve">В. ДАНОЦИ, ПРИДОНЕСИ И ДРУГИ </w:t>
            </w:r>
          </w:p>
          <w:p w:rsidR="00A518B8" w:rsidRDefault="00A518B8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 w:cs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 xml:space="preserve">ДАВАЧКИ ОД ВИШОКОТ НА </w:t>
            </w:r>
          </w:p>
          <w:p w:rsidR="00A518B8" w:rsidRDefault="00A518B8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 w:cs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 xml:space="preserve">ПРИХОДИТЕ – ДОБИВКАТА ПРЕД </w:t>
            </w:r>
          </w:p>
          <w:p w:rsidR="00A518B8" w:rsidRPr="00091D6D" w:rsidRDefault="00A518B8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 w:cs="Arial Narrow"/>
                <w:b/>
                <w:b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>ОДАНОЧУВАЊЕ</w:t>
            </w:r>
            <w:r w:rsidRPr="00091D6D">
              <w:rPr>
                <w:rFonts w:ascii="Arial Narrow" w:hAnsi="Arial Narrow" w:cs="Arial Narrow"/>
                <w:b/>
                <w:bCs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061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autoSpaceDE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</w:tr>
      <w:tr w:rsidR="00A518B8" w:rsidRPr="00091D6D">
        <w:trPr>
          <w:trHeight w:hRule="exact" w:val="780"/>
        </w:trPr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Default="00A518B8" w:rsidP="00A46B82">
            <w:pPr>
              <w:shd w:val="clear" w:color="auto" w:fill="FFFFFF"/>
              <w:tabs>
                <w:tab w:val="left" w:pos="313"/>
                <w:tab w:val="left" w:pos="3998"/>
              </w:tabs>
              <w:snapToGrid w:val="0"/>
              <w:spacing w:line="226" w:lineRule="exact"/>
              <w:ind w:left="313" w:right="2" w:hanging="279"/>
              <w:rPr>
                <w:rFonts w:ascii="Arial Narrow" w:hAnsi="Arial Narrow" w:cs="Arial Narrow"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>Г. НЕТО ВИШОК НА ПРИХОДИ-ДОБИВКА ПО ОДАНОЧУВАЊЕ</w:t>
            </w:r>
            <w:r w:rsidRPr="00091D6D">
              <w:rPr>
                <w:rFonts w:ascii="Arial Narrow" w:hAnsi="Arial Narrow" w:cs="Arial Narrow"/>
                <w:color w:val="000000"/>
                <w:w w:val="107"/>
                <w:sz w:val="22"/>
                <w:szCs w:val="22"/>
                <w:lang w:val="mk-MK"/>
              </w:rPr>
              <w:t xml:space="preserve">  </w:t>
            </w:r>
          </w:p>
          <w:p w:rsidR="00A518B8" w:rsidRPr="00091D6D" w:rsidRDefault="00A518B8" w:rsidP="00A46B82">
            <w:pPr>
              <w:shd w:val="clear" w:color="auto" w:fill="FFFFFF"/>
              <w:tabs>
                <w:tab w:val="left" w:pos="313"/>
                <w:tab w:val="left" w:pos="3998"/>
              </w:tabs>
              <w:snapToGrid w:val="0"/>
              <w:spacing w:line="226" w:lineRule="exact"/>
              <w:ind w:left="313" w:right="2" w:hanging="279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w w:val="107"/>
                <w:sz w:val="22"/>
                <w:szCs w:val="22"/>
                <w:lang w:val="mk-MK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w w:val="107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Arial Narrow"/>
                <w:color w:val="000000"/>
                <w:w w:val="107"/>
                <w:sz w:val="22"/>
                <w:szCs w:val="22"/>
                <w:lang w:val="mk-MK"/>
              </w:rPr>
              <w:t>(060 минус 061)</w:t>
            </w: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062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Default="00A518B8">
            <w:pPr>
              <w:shd w:val="clear" w:color="auto" w:fill="FFFFFF"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  <w:p w:rsidR="00A518B8" w:rsidRDefault="00A518B8">
            <w:pPr>
              <w:shd w:val="clear" w:color="auto" w:fill="FFFFFF"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      </w:t>
            </w:r>
          </w:p>
          <w:p w:rsidR="00A518B8" w:rsidRPr="00297C2E" w:rsidRDefault="00A518B8">
            <w:pPr>
              <w:shd w:val="clear" w:color="auto" w:fill="FFFFFF"/>
              <w:snapToGrid w:val="0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           </w:t>
            </w:r>
            <w:r>
              <w:rPr>
                <w:rFonts w:ascii="Arial Narrow" w:hAnsi="Arial Narrow" w:cs="Arial Narrow"/>
                <w:sz w:val="22"/>
                <w:szCs w:val="22"/>
              </w:rPr>
              <w:t>519.630</w:t>
            </w:r>
          </w:p>
        </w:tc>
        <w:tc>
          <w:tcPr>
            <w:tcW w:w="1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Default="00A518B8">
            <w:pPr>
              <w:shd w:val="clear" w:color="auto" w:fill="FFFFFF"/>
              <w:autoSpaceDE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  <w:p w:rsidR="00A518B8" w:rsidRDefault="00A518B8">
            <w:pPr>
              <w:shd w:val="clear" w:color="auto" w:fill="FFFFFF"/>
              <w:autoSpaceDE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  <w:p w:rsidR="00A518B8" w:rsidRPr="00091D6D" w:rsidRDefault="00A518B8">
            <w:pPr>
              <w:shd w:val="clear" w:color="auto" w:fill="FFFFFF"/>
              <w:autoSpaceDE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               </w:t>
            </w:r>
            <w:r>
              <w:rPr>
                <w:rFonts w:ascii="Arial Narrow" w:hAnsi="Arial Narrow" w:cs="Arial Narrow"/>
                <w:sz w:val="22"/>
                <w:szCs w:val="22"/>
              </w:rPr>
              <w:t>113.146</w:t>
            </w:r>
            <w:r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  </w:t>
            </w:r>
          </w:p>
        </w:tc>
      </w:tr>
      <w:tr w:rsidR="00A518B8" w:rsidRPr="00091D6D">
        <w:trPr>
          <w:trHeight w:hRule="exact" w:val="825"/>
        </w:trPr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A46B82">
            <w:pPr>
              <w:shd w:val="clear" w:color="auto" w:fill="FFFFFF"/>
              <w:tabs>
                <w:tab w:val="left" w:pos="171"/>
                <w:tab w:val="left" w:pos="313"/>
                <w:tab w:val="left" w:pos="3998"/>
              </w:tabs>
              <w:snapToGrid w:val="0"/>
              <w:spacing w:line="226" w:lineRule="exact"/>
              <w:ind w:left="313" w:right="110" w:hanging="284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b/>
                <w:bCs/>
                <w:color w:val="000000"/>
                <w:sz w:val="22"/>
                <w:szCs w:val="22"/>
                <w:lang w:val="mk-MK"/>
              </w:rPr>
              <w:t>Д. РАСПОРЕДУВАЊЕ НА НЕТО ВИШОКОТ НА ПРИХОДИТЕ-ДОБИВКАТА</w:t>
            </w: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 xml:space="preserve"> (од 064 до 066)</w:t>
            </w: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063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Default="00A518B8">
            <w:pPr>
              <w:shd w:val="clear" w:color="auto" w:fill="FFFFFF"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  <w:p w:rsidR="00A518B8" w:rsidRDefault="00A518B8">
            <w:pPr>
              <w:shd w:val="clear" w:color="auto" w:fill="FFFFFF"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  <w:p w:rsidR="00A518B8" w:rsidRPr="00297C2E" w:rsidRDefault="00A518B8">
            <w:pPr>
              <w:shd w:val="clear" w:color="auto" w:fill="FFFFFF"/>
              <w:snapToGrid w:val="0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 xml:space="preserve">             519.630</w:t>
            </w:r>
          </w:p>
        </w:tc>
        <w:tc>
          <w:tcPr>
            <w:tcW w:w="1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Default="00A518B8">
            <w:pPr>
              <w:shd w:val="clear" w:color="auto" w:fill="FFFFFF"/>
              <w:autoSpaceDE/>
              <w:snapToGrid w:val="0"/>
              <w:rPr>
                <w:rFonts w:ascii="Arial Narrow" w:hAnsi="Arial Narrow" w:cs="Arial Narrow"/>
                <w:sz w:val="22"/>
                <w:szCs w:val="22"/>
              </w:rPr>
            </w:pPr>
          </w:p>
          <w:p w:rsidR="00A518B8" w:rsidRPr="00897968" w:rsidRDefault="00A518B8">
            <w:pPr>
              <w:shd w:val="clear" w:color="auto" w:fill="FFFFFF"/>
              <w:autoSpaceDE/>
              <w:snapToGrid w:val="0"/>
              <w:rPr>
                <w:rFonts w:ascii="Arial Narrow" w:hAnsi="Arial Narrow" w:cs="Arial Narrow"/>
                <w:sz w:val="22"/>
                <w:szCs w:val="22"/>
              </w:rPr>
            </w:pPr>
          </w:p>
          <w:p w:rsidR="00A518B8" w:rsidRDefault="00A518B8">
            <w:pPr>
              <w:shd w:val="clear" w:color="auto" w:fill="FFFFFF"/>
              <w:autoSpaceDE/>
              <w:snapToGrid w:val="0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              </w:t>
            </w:r>
            <w:r>
              <w:rPr>
                <w:rFonts w:ascii="Arial Narrow" w:hAnsi="Arial Narrow" w:cs="Arial Narrow"/>
                <w:sz w:val="22"/>
                <w:szCs w:val="22"/>
              </w:rPr>
              <w:t>113.146</w:t>
            </w:r>
          </w:p>
          <w:p w:rsidR="00A518B8" w:rsidRPr="00091D6D" w:rsidRDefault="00A518B8">
            <w:pPr>
              <w:shd w:val="clear" w:color="auto" w:fill="FFFFFF"/>
              <w:autoSpaceDE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   </w:t>
            </w:r>
          </w:p>
        </w:tc>
      </w:tr>
      <w:tr w:rsidR="00A518B8" w:rsidRPr="00091D6D">
        <w:trPr>
          <w:trHeight w:hRule="exact" w:val="452"/>
        </w:trPr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49.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ind w:right="38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830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Default="00A518B8" w:rsidP="00A46B82">
            <w:pPr>
              <w:shd w:val="clear" w:color="auto" w:fill="FFFFFF"/>
              <w:snapToGrid w:val="0"/>
              <w:ind w:left="38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За покривање на загуба</w:t>
            </w: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</w:t>
            </w:r>
          </w:p>
          <w:p w:rsidR="00A518B8" w:rsidRPr="00091D6D" w:rsidRDefault="00A518B8" w:rsidP="00A46B82">
            <w:pPr>
              <w:shd w:val="clear" w:color="auto" w:fill="FFFFFF"/>
              <w:snapToGrid w:val="0"/>
              <w:ind w:left="38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064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autoSpaceDE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</w:tr>
      <w:tr w:rsidR="00A518B8" w:rsidRPr="00091D6D">
        <w:trPr>
          <w:trHeight w:hRule="exact" w:val="431"/>
        </w:trPr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50.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ind w:left="29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831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A46B82">
            <w:pPr>
              <w:shd w:val="clear" w:color="auto" w:fill="FFFFFF"/>
              <w:snapToGrid w:val="0"/>
              <w:ind w:left="38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За поврат во буџетот односно фондот</w:t>
            </w: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065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autoSpaceDE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</w:tr>
      <w:tr w:rsidR="00A518B8" w:rsidRPr="00091D6D">
        <w:trPr>
          <w:trHeight w:hRule="exact" w:val="421"/>
        </w:trPr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51.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ind w:right="38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833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A46B82">
            <w:pPr>
              <w:shd w:val="clear" w:color="auto" w:fill="FFFFFF"/>
              <w:snapToGrid w:val="0"/>
              <w:ind w:left="43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За пренос во наредната година</w:t>
            </w: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066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297C2E" w:rsidRDefault="00A518B8">
            <w:pPr>
              <w:shd w:val="clear" w:color="auto" w:fill="FFFFFF"/>
              <w:snapToGrid w:val="0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 xml:space="preserve">            519.630</w:t>
            </w:r>
          </w:p>
        </w:tc>
        <w:tc>
          <w:tcPr>
            <w:tcW w:w="1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Pr="00897968" w:rsidRDefault="00A518B8">
            <w:pPr>
              <w:shd w:val="clear" w:color="auto" w:fill="FFFFFF"/>
              <w:autoSpaceDE/>
              <w:snapToGrid w:val="0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 xml:space="preserve">                113.146</w:t>
            </w:r>
          </w:p>
        </w:tc>
      </w:tr>
      <w:tr w:rsidR="00A518B8" w:rsidRPr="00091D6D">
        <w:trPr>
          <w:trHeight w:hRule="exact" w:val="702"/>
        </w:trPr>
        <w:tc>
          <w:tcPr>
            <w:tcW w:w="5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518B8" w:rsidRPr="00091D6D" w:rsidRDefault="00A518B8" w:rsidP="00724CB0">
            <w:pPr>
              <w:shd w:val="clear" w:color="auto" w:fill="FFFFFF"/>
              <w:snapToGrid w:val="0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  <w:p w:rsidR="00A518B8" w:rsidRPr="00091D6D" w:rsidRDefault="00A518B8" w:rsidP="00724CB0">
            <w:pPr>
              <w:shd w:val="clear" w:color="auto" w:fill="FFFFFF"/>
              <w:snapToGrid w:val="0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Ред.</w:t>
            </w:r>
          </w:p>
          <w:p w:rsidR="00A518B8" w:rsidRPr="00091D6D" w:rsidRDefault="00A518B8" w:rsidP="00724CB0">
            <w:pPr>
              <w:shd w:val="clear" w:color="auto" w:fill="FFFFFF"/>
              <w:snapToGrid w:val="0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бр.</w:t>
            </w:r>
          </w:p>
          <w:p w:rsidR="00A518B8" w:rsidRPr="00091D6D" w:rsidRDefault="00A518B8" w:rsidP="00724CB0">
            <w:pPr>
              <w:shd w:val="clear" w:color="auto" w:fill="FFFFFF"/>
              <w:snapToGrid w:val="0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  <w:p w:rsidR="00A518B8" w:rsidRPr="00091D6D" w:rsidRDefault="00A518B8" w:rsidP="00724CB0">
            <w:pPr>
              <w:shd w:val="clear" w:color="auto" w:fill="FFFFFF"/>
              <w:snapToGrid w:val="0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  <w:p w:rsidR="00A518B8" w:rsidRPr="00091D6D" w:rsidRDefault="00A518B8" w:rsidP="00724CB0">
            <w:pPr>
              <w:shd w:val="clear" w:color="auto" w:fill="FFFFFF"/>
              <w:snapToGrid w:val="0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  <w:p w:rsidR="00A518B8" w:rsidRPr="00091D6D" w:rsidRDefault="00A518B8" w:rsidP="00724CB0">
            <w:pPr>
              <w:shd w:val="clear" w:color="auto" w:fill="FFFFFF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518B8" w:rsidRPr="00091D6D" w:rsidRDefault="00A518B8" w:rsidP="00724CB0">
            <w:pPr>
              <w:shd w:val="clear" w:color="auto" w:fill="FFFFFF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  <w:p w:rsidR="00A518B8" w:rsidRPr="00091D6D" w:rsidRDefault="00A518B8" w:rsidP="00724CB0">
            <w:pPr>
              <w:shd w:val="clear" w:color="auto" w:fill="FFFFFF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A518B8" w:rsidRPr="00091D6D" w:rsidRDefault="00A518B8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  <w:p w:rsidR="00A518B8" w:rsidRPr="00091D6D" w:rsidRDefault="00A518B8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518B8" w:rsidRPr="00091D6D" w:rsidRDefault="00A518B8" w:rsidP="00724CB0">
            <w:pPr>
              <w:shd w:val="clear" w:color="auto" w:fill="FFFFFF"/>
              <w:snapToGrid w:val="0"/>
              <w:ind w:left="1075"/>
              <w:rPr>
                <w:rFonts w:ascii="Arial Narrow" w:hAnsi="Arial Narrow" w:cs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A518B8" w:rsidRPr="00091D6D" w:rsidRDefault="00A518B8" w:rsidP="00724CB0">
            <w:pPr>
              <w:shd w:val="clear" w:color="auto" w:fill="FFFFFF"/>
              <w:ind w:left="1075"/>
              <w:rPr>
                <w:rFonts w:ascii="Arial Narrow" w:hAnsi="Arial Narrow" w:cs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A518B8" w:rsidRPr="00091D6D" w:rsidRDefault="00A518B8" w:rsidP="00724CB0">
            <w:pPr>
              <w:snapToGrid w:val="0"/>
              <w:jc w:val="center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П О З И Ц И Ј А</w:t>
            </w:r>
          </w:p>
          <w:p w:rsidR="00A518B8" w:rsidRPr="00091D6D" w:rsidRDefault="00A518B8" w:rsidP="00724CB0">
            <w:pPr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  <w:p w:rsidR="00A518B8" w:rsidRPr="00091D6D" w:rsidRDefault="00A518B8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Ознака на АОП</w:t>
            </w:r>
          </w:p>
        </w:tc>
        <w:tc>
          <w:tcPr>
            <w:tcW w:w="30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autoSpaceDE/>
              <w:snapToGrid w:val="0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  <w:p w:rsidR="00A518B8" w:rsidRPr="00091D6D" w:rsidRDefault="00A518B8" w:rsidP="006C5A67">
            <w:pPr>
              <w:shd w:val="clear" w:color="auto" w:fill="FFFFFF"/>
              <w:autoSpaceDE/>
              <w:snapToGrid w:val="0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w w:val="127"/>
                <w:sz w:val="22"/>
                <w:szCs w:val="22"/>
                <w:lang w:val="mk-MK"/>
              </w:rPr>
              <w:t xml:space="preserve">         </w:t>
            </w:r>
            <w:r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 xml:space="preserve">     </w:t>
            </w: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о   с</w:t>
            </w:r>
          </w:p>
          <w:p w:rsidR="00A518B8" w:rsidRPr="00091D6D" w:rsidRDefault="00A518B8">
            <w:pPr>
              <w:shd w:val="clear" w:color="auto" w:fill="FFFFFF"/>
              <w:autoSpaceDE/>
              <w:snapToGrid w:val="0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A518B8" w:rsidRPr="00091D6D">
        <w:tc>
          <w:tcPr>
            <w:tcW w:w="5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518B8" w:rsidRPr="00091D6D" w:rsidRDefault="00A518B8">
            <w:pPr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518B8" w:rsidRPr="00091D6D" w:rsidRDefault="00A518B8">
            <w:pPr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518B8" w:rsidRPr="00091D6D" w:rsidRDefault="00A518B8">
            <w:pPr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 xml:space="preserve">Претходна година </w:t>
            </w:r>
          </w:p>
        </w:tc>
        <w:tc>
          <w:tcPr>
            <w:tcW w:w="1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A518B8" w:rsidRPr="00091D6D" w:rsidRDefault="00A518B8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 xml:space="preserve">година </w:t>
            </w:r>
          </w:p>
        </w:tc>
      </w:tr>
      <w:tr w:rsidR="00A518B8" w:rsidRPr="00091D6D"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518B8" w:rsidRPr="00091D6D" w:rsidRDefault="00A518B8">
            <w:pPr>
              <w:shd w:val="clear" w:color="auto" w:fill="FFFFFF"/>
              <w:snapToGrid w:val="0"/>
              <w:ind w:left="1632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</w:t>
            </w:r>
          </w:p>
        </w:tc>
      </w:tr>
      <w:tr w:rsidR="00A518B8" w:rsidRPr="00091D6D">
        <w:trPr>
          <w:trHeight w:hRule="exact" w:val="1153"/>
        </w:trPr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724CB0">
            <w:pPr>
              <w:shd w:val="clear" w:color="auto" w:fill="FFFFFF"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6C5A67">
            <w:pPr>
              <w:shd w:val="clear" w:color="auto" w:fill="FFFFFF"/>
              <w:snapToGrid w:val="0"/>
              <w:spacing w:line="226" w:lineRule="exact"/>
              <w:ind w:right="538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b/>
                <w:bCs/>
                <w:color w:val="000000"/>
                <w:sz w:val="22"/>
                <w:szCs w:val="22"/>
                <w:lang w:val="mk-MK"/>
              </w:rPr>
              <w:t>Ѓ.    ВКУПНО</w:t>
            </w: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A518B8" w:rsidRPr="00FC033A" w:rsidRDefault="00A518B8" w:rsidP="006C5A67">
            <w:pPr>
              <w:shd w:val="clear" w:color="auto" w:fill="FFFFFF"/>
              <w:snapToGrid w:val="0"/>
              <w:spacing w:line="226" w:lineRule="exact"/>
              <w:ind w:right="538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8B1917">
              <w:rPr>
                <w:rFonts w:ascii="Arial Narrow" w:hAnsi="Arial Narrow" w:cs="Arial Narrow"/>
                <w:color w:val="FF0000"/>
                <w:sz w:val="22"/>
                <w:szCs w:val="22"/>
                <w:lang w:val="mk-MK"/>
              </w:rPr>
              <w:t xml:space="preserve">       </w:t>
            </w:r>
            <w:r w:rsidRPr="00FC033A"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(059+060) = 105 </w:t>
            </w:r>
          </w:p>
          <w:p w:rsidR="00A518B8" w:rsidRPr="00FC033A" w:rsidRDefault="00A518B8" w:rsidP="006C5A67">
            <w:pPr>
              <w:shd w:val="clear" w:color="auto" w:fill="FFFFFF"/>
              <w:snapToGrid w:val="0"/>
              <w:spacing w:line="226" w:lineRule="exact"/>
              <w:ind w:right="538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FC033A"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      ако 061 е поголемо од 060</w:t>
            </w:r>
          </w:p>
          <w:p w:rsidR="00A518B8" w:rsidRPr="00091D6D" w:rsidRDefault="00A518B8" w:rsidP="00FC033A">
            <w:pPr>
              <w:shd w:val="clear" w:color="auto" w:fill="FFFFFF"/>
              <w:snapToGrid w:val="0"/>
              <w:spacing w:line="226" w:lineRule="exact"/>
              <w:ind w:left="43" w:right="538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FC033A"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     тогаш  (059+061) = 105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067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Default="00A518B8" w:rsidP="00724CB0">
            <w:pPr>
              <w:shd w:val="clear" w:color="auto" w:fill="FFFFFF"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  <w:p w:rsidR="00A518B8" w:rsidRDefault="00A518B8" w:rsidP="00724CB0">
            <w:pPr>
              <w:shd w:val="clear" w:color="auto" w:fill="FFFFFF"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  <w:p w:rsidR="00A518B8" w:rsidRDefault="00A518B8" w:rsidP="00724CB0">
            <w:pPr>
              <w:shd w:val="clear" w:color="auto" w:fill="FFFFFF"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                             </w:t>
            </w:r>
          </w:p>
          <w:p w:rsidR="00A518B8" w:rsidRPr="00297C2E" w:rsidRDefault="00A518B8" w:rsidP="00315B4A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           </w:t>
            </w:r>
            <w:r>
              <w:rPr>
                <w:rFonts w:ascii="Arial Narrow" w:hAnsi="Arial Narrow" w:cs="Arial Narrow"/>
                <w:sz w:val="22"/>
                <w:szCs w:val="22"/>
              </w:rPr>
              <w:t>669.520</w:t>
            </w:r>
          </w:p>
        </w:tc>
        <w:tc>
          <w:tcPr>
            <w:tcW w:w="1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Default="00A518B8" w:rsidP="00724CB0">
            <w:pPr>
              <w:shd w:val="clear" w:color="auto" w:fill="FFFFFF"/>
              <w:autoSpaceDE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  <w:p w:rsidR="00A518B8" w:rsidRPr="00315B4A" w:rsidRDefault="00A518B8" w:rsidP="00315B4A">
            <w:pPr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  <w:p w:rsidR="00A518B8" w:rsidRDefault="00A518B8" w:rsidP="00315B4A">
            <w:pPr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  <w:p w:rsidR="00A518B8" w:rsidRPr="00315B4A" w:rsidRDefault="00A518B8" w:rsidP="00315B4A">
            <w:pPr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             </w:t>
            </w:r>
            <w:r>
              <w:rPr>
                <w:rFonts w:ascii="Arial Narrow" w:hAnsi="Arial Narrow" w:cs="Arial Narrow"/>
                <w:sz w:val="22"/>
                <w:szCs w:val="22"/>
              </w:rPr>
              <w:t>1.071.630</w:t>
            </w:r>
            <w:r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    </w:t>
            </w:r>
          </w:p>
        </w:tc>
      </w:tr>
      <w:tr w:rsidR="00A518B8" w:rsidRPr="00091D6D"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518B8" w:rsidRPr="00091D6D" w:rsidRDefault="00A518B8" w:rsidP="006C5A67">
            <w:pPr>
              <w:snapToGrid w:val="0"/>
              <w:ind w:left="53"/>
              <w:rPr>
                <w:rFonts w:ascii="Arial Narrow" w:hAnsi="Arial Narrow" w:cs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b/>
                <w:bCs/>
                <w:color w:val="000000"/>
                <w:sz w:val="22"/>
                <w:szCs w:val="22"/>
                <w:lang w:val="mk-MK"/>
              </w:rPr>
              <w:t xml:space="preserve">       П Р И X О Д И:</w:t>
            </w:r>
          </w:p>
          <w:p w:rsidR="00A518B8" w:rsidRPr="00091D6D" w:rsidRDefault="00A518B8" w:rsidP="006C5A67">
            <w:pPr>
              <w:shd w:val="clear" w:color="auto" w:fill="FFFFFF"/>
              <w:spacing w:line="226" w:lineRule="exact"/>
              <w:ind w:left="455" w:right="1493" w:hanging="402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  <w:p w:rsidR="00A518B8" w:rsidRPr="00091D6D" w:rsidRDefault="00A518B8" w:rsidP="006C5A67">
            <w:pPr>
              <w:shd w:val="clear" w:color="auto" w:fill="FFFFFF"/>
              <w:spacing w:line="226" w:lineRule="exact"/>
              <w:ind w:left="455" w:right="1493" w:hanging="402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b/>
                <w:bCs/>
                <w:color w:val="000000"/>
                <w:sz w:val="22"/>
                <w:szCs w:val="22"/>
                <w:lang w:val="mk-MK"/>
              </w:rPr>
              <w:t>I. ДАНОЧНИ ПРИХОДИ</w:t>
            </w: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A518B8" w:rsidRPr="00091D6D" w:rsidRDefault="00A518B8" w:rsidP="008B1917">
            <w:pPr>
              <w:shd w:val="clear" w:color="auto" w:fill="FFFFFF"/>
              <w:spacing w:line="226" w:lineRule="exact"/>
              <w:ind w:left="455" w:right="1493" w:hanging="402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 xml:space="preserve">    (од 069 до 07</w:t>
            </w:r>
            <w:r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068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autoSpaceDE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</w:tr>
      <w:tr w:rsidR="00A518B8" w:rsidRPr="00091D6D"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52.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ind w:left="48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711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518B8" w:rsidRPr="00091D6D" w:rsidRDefault="00A518B8" w:rsidP="006C5A67">
            <w:pPr>
              <w:shd w:val="clear" w:color="auto" w:fill="FFFFFF"/>
              <w:snapToGrid w:val="0"/>
              <w:spacing w:line="226" w:lineRule="exact"/>
              <w:ind w:left="43" w:right="1195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Данок од доход, од добивка и од капитални добивки</w:t>
            </w: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069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autoSpaceDE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</w:tr>
      <w:tr w:rsidR="00A518B8" w:rsidRPr="00091D6D"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53.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ind w:right="34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712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518B8" w:rsidRPr="00091D6D" w:rsidRDefault="00A518B8" w:rsidP="006C5A67">
            <w:pPr>
              <w:tabs>
                <w:tab w:val="left" w:pos="3715"/>
                <w:tab w:val="left" w:pos="3998"/>
              </w:tabs>
              <w:snapToGrid w:val="0"/>
              <w:spacing w:line="226" w:lineRule="exact"/>
              <w:ind w:left="53" w:right="285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Придонеси за социјално осигурување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070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autoSpaceDE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</w:tr>
      <w:tr w:rsidR="00A518B8" w:rsidRPr="00091D6D"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54.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ind w:right="24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713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518B8" w:rsidRPr="00091D6D" w:rsidRDefault="00A518B8" w:rsidP="006C5A67">
            <w:pPr>
              <w:shd w:val="clear" w:color="auto" w:fill="FFFFFF"/>
              <w:snapToGrid w:val="0"/>
              <w:ind w:left="53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Даноци од имот</w:t>
            </w: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071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autoSpaceDE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</w:tr>
      <w:tr w:rsidR="00A518B8" w:rsidRPr="00091D6D"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55.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ind w:right="24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714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518B8" w:rsidRPr="00091D6D" w:rsidRDefault="00A518B8" w:rsidP="006C5A67">
            <w:pPr>
              <w:shd w:val="clear" w:color="auto" w:fill="FFFFFF"/>
              <w:snapToGrid w:val="0"/>
              <w:ind w:left="53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Домашни даноци на стоки и услуги</w:t>
            </w: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072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autoSpaceDE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</w:tr>
      <w:tr w:rsidR="00A518B8" w:rsidRPr="00091D6D"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56.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ind w:right="14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715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518B8" w:rsidRPr="00091D6D" w:rsidRDefault="00A518B8" w:rsidP="006C5A67">
            <w:pPr>
              <w:shd w:val="clear" w:color="auto" w:fill="FFFFFF"/>
              <w:snapToGrid w:val="0"/>
              <w:spacing w:line="226" w:lineRule="exact"/>
              <w:ind w:left="58" w:right="749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Данок од меѓународна трговија и трансакции (царини и давачки)</w:t>
            </w: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073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autoSpaceDE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</w:tr>
      <w:tr w:rsidR="00A518B8" w:rsidRPr="00091D6D"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518B8" w:rsidRPr="00091D6D" w:rsidRDefault="00A518B8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57.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ind w:right="14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716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518B8" w:rsidRPr="00091D6D" w:rsidRDefault="00A518B8" w:rsidP="006C5A67">
            <w:pPr>
              <w:shd w:val="clear" w:color="auto" w:fill="FFFFFF"/>
              <w:snapToGrid w:val="0"/>
              <w:spacing w:line="226" w:lineRule="exact"/>
              <w:ind w:left="58" w:right="749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Еднократни посебни такси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074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autoSpaceDE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</w:tr>
      <w:tr w:rsidR="00A518B8" w:rsidRPr="00091D6D">
        <w:trPr>
          <w:trHeight w:val="366"/>
        </w:trPr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518B8" w:rsidRPr="00091D6D" w:rsidRDefault="00A518B8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58.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ind w:right="19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717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518B8" w:rsidRPr="00091D6D" w:rsidRDefault="00A518B8" w:rsidP="006C5A67">
            <w:pPr>
              <w:shd w:val="clear" w:color="auto" w:fill="FFFFFF"/>
              <w:snapToGrid w:val="0"/>
              <w:ind w:left="58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Даноци на специфични услуги</w:t>
            </w: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075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autoSpaceDE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</w:tr>
      <w:tr w:rsidR="00A518B8" w:rsidRPr="00091D6D">
        <w:trPr>
          <w:trHeight w:hRule="exact" w:val="529"/>
        </w:trPr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59.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ind w:right="19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718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Default="00A518B8" w:rsidP="006C5A67">
            <w:pPr>
              <w:shd w:val="clear" w:color="auto" w:fill="FFFFFF"/>
              <w:snapToGrid w:val="0"/>
              <w:spacing w:line="221" w:lineRule="exact"/>
              <w:ind w:right="720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 xml:space="preserve">Такси за користење или дозволи за </w:t>
            </w:r>
          </w:p>
          <w:p w:rsidR="00A518B8" w:rsidRPr="00091D6D" w:rsidRDefault="00A518B8" w:rsidP="006C5A67">
            <w:pPr>
              <w:shd w:val="clear" w:color="auto" w:fill="FFFFFF"/>
              <w:snapToGrid w:val="0"/>
              <w:spacing w:line="221" w:lineRule="exact"/>
              <w:ind w:right="72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 xml:space="preserve">  </w:t>
            </w: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вршење на дејност</w:t>
            </w: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076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autoSpaceDE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</w:tr>
      <w:tr w:rsidR="00A518B8" w:rsidRPr="00091D6D">
        <w:trPr>
          <w:trHeight w:hRule="exact" w:val="702"/>
        </w:trPr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Default="00A518B8" w:rsidP="006C5A67">
            <w:pPr>
              <w:shd w:val="clear" w:color="auto" w:fill="FFFFFF"/>
              <w:snapToGrid w:val="0"/>
              <w:spacing w:line="226" w:lineRule="exact"/>
              <w:ind w:left="455" w:right="1205" w:hanging="378"/>
              <w:rPr>
                <w:rFonts w:ascii="Arial Narrow" w:hAnsi="Arial Narrow" w:cs="Arial Narrow"/>
                <w:b/>
                <w:bCs/>
                <w:color w:val="000000"/>
                <w:sz w:val="22"/>
                <w:szCs w:val="22"/>
                <w:lang w:val="mk-MK"/>
              </w:rPr>
            </w:pPr>
          </w:p>
          <w:p w:rsidR="00A518B8" w:rsidRPr="00091D6D" w:rsidRDefault="00A518B8" w:rsidP="006C5A67">
            <w:pPr>
              <w:shd w:val="clear" w:color="auto" w:fill="FFFFFF"/>
              <w:snapToGrid w:val="0"/>
              <w:spacing w:line="226" w:lineRule="exact"/>
              <w:ind w:left="455" w:right="1205" w:hanging="378"/>
              <w:rPr>
                <w:rFonts w:ascii="Arial Narrow" w:hAnsi="Arial Narrow" w:cs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b/>
                <w:bCs/>
                <w:color w:val="000000"/>
                <w:sz w:val="22"/>
                <w:szCs w:val="22"/>
                <w:lang w:val="mk-MK"/>
              </w:rPr>
              <w:t>II.НЕДАНОЧНИ ПРИХОДИ</w:t>
            </w:r>
          </w:p>
          <w:p w:rsidR="00A518B8" w:rsidRPr="00091D6D" w:rsidRDefault="00A518B8" w:rsidP="008B1917">
            <w:pPr>
              <w:shd w:val="clear" w:color="auto" w:fill="FFFFFF"/>
              <w:snapToGrid w:val="0"/>
              <w:spacing w:line="226" w:lineRule="exact"/>
              <w:ind w:left="455" w:right="1205" w:hanging="378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 xml:space="preserve"> (од 07</w:t>
            </w:r>
            <w:r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 xml:space="preserve"> до 08</w:t>
            </w:r>
            <w:r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2</w:t>
            </w: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077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autoSpaceDE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</w:tr>
      <w:tr w:rsidR="00A518B8" w:rsidRPr="00091D6D">
        <w:trPr>
          <w:trHeight w:hRule="exact" w:val="516"/>
        </w:trPr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60.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ind w:right="38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721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6C5A67">
            <w:pPr>
              <w:shd w:val="clear" w:color="auto" w:fill="FFFFFF"/>
              <w:snapToGrid w:val="0"/>
              <w:ind w:left="77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Претприемачки приход и приход од имот</w:t>
            </w: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078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autoSpaceDE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</w:tr>
      <w:tr w:rsidR="00A518B8" w:rsidRPr="00091D6D">
        <w:trPr>
          <w:trHeight w:hRule="exact" w:val="402"/>
        </w:trPr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61.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ind w:right="14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722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6C5A67">
            <w:pPr>
              <w:shd w:val="clear" w:color="auto" w:fill="FFFFFF"/>
              <w:snapToGrid w:val="0"/>
              <w:ind w:left="67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Глоби, судски и административни такси</w:t>
            </w: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079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autoSpaceDE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</w:tr>
      <w:tr w:rsidR="00A518B8" w:rsidRPr="00091D6D">
        <w:trPr>
          <w:trHeight w:hRule="exact" w:val="423"/>
        </w:trPr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62.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ind w:right="1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723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6C5A67">
            <w:pPr>
              <w:shd w:val="clear" w:color="auto" w:fill="FFFFFF"/>
              <w:snapToGrid w:val="0"/>
              <w:ind w:left="72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Такси и надоместоци</w:t>
            </w: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080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autoSpaceDE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</w:tr>
      <w:tr w:rsidR="00A518B8" w:rsidRPr="00091D6D">
        <w:trPr>
          <w:trHeight w:hRule="exact" w:val="429"/>
        </w:trPr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63.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ind w:right="1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724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6C5A67">
            <w:pPr>
              <w:shd w:val="clear" w:color="auto" w:fill="FFFFFF"/>
              <w:snapToGrid w:val="0"/>
              <w:ind w:left="67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Други владини услуги</w:t>
            </w: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081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autoSpaceDE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</w:tr>
      <w:tr w:rsidR="00A518B8" w:rsidRPr="00091D6D">
        <w:trPr>
          <w:trHeight w:hRule="exact" w:val="516"/>
        </w:trPr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64.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ind w:right="5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725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6C5A67">
            <w:pPr>
              <w:shd w:val="clear" w:color="auto" w:fill="FFFFFF"/>
              <w:snapToGrid w:val="0"/>
              <w:ind w:left="72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Други неданочни приходи</w:t>
            </w: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082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autoSpaceDE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</w:tr>
      <w:tr w:rsidR="00A518B8" w:rsidRPr="00091D6D">
        <w:trPr>
          <w:trHeight w:hRule="exact" w:val="647"/>
        </w:trPr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6C5A67">
            <w:pPr>
              <w:shd w:val="clear" w:color="auto" w:fill="FFFFFF"/>
              <w:snapToGrid w:val="0"/>
              <w:spacing w:line="230" w:lineRule="exact"/>
              <w:ind w:left="455" w:right="1238" w:hanging="369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b/>
                <w:bCs/>
                <w:color w:val="000000"/>
                <w:sz w:val="22"/>
                <w:szCs w:val="22"/>
                <w:lang w:val="mk-MK"/>
              </w:rPr>
              <w:t>III.КАПИТАЛНИ ПРИХОДИ</w:t>
            </w: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A518B8" w:rsidRPr="00091D6D" w:rsidRDefault="00A518B8" w:rsidP="008B1917">
            <w:pPr>
              <w:shd w:val="clear" w:color="auto" w:fill="FFFFFF"/>
              <w:snapToGrid w:val="0"/>
              <w:spacing w:line="230" w:lineRule="exact"/>
              <w:ind w:left="455" w:right="1238" w:hanging="369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(од 083 до 08</w:t>
            </w:r>
            <w:r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083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autoSpaceDE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</w:tr>
      <w:tr w:rsidR="00A518B8" w:rsidRPr="00091D6D">
        <w:trPr>
          <w:trHeight w:hRule="exact" w:val="395"/>
        </w:trPr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6C5A67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ind w:right="29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731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6C5A67">
            <w:pPr>
              <w:shd w:val="clear" w:color="auto" w:fill="FFFFFF"/>
              <w:snapToGrid w:val="0"/>
              <w:ind w:left="86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Продажба на капитални средства</w:t>
            </w: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084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autoSpaceDE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</w:tr>
      <w:tr w:rsidR="00A518B8" w:rsidRPr="00091D6D">
        <w:trPr>
          <w:trHeight w:hRule="exact" w:val="516"/>
        </w:trPr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6C5A67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ind w:right="5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732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6C5A67">
            <w:pPr>
              <w:shd w:val="clear" w:color="auto" w:fill="FFFFFF"/>
              <w:snapToGrid w:val="0"/>
              <w:ind w:left="86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Продажба на стоки</w:t>
            </w: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724CB0">
            <w:pPr>
              <w:snapToGrid w:val="0"/>
              <w:ind w:right="43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085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autoSpaceDE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</w:tr>
      <w:tr w:rsidR="00A518B8" w:rsidRPr="00091D6D">
        <w:trPr>
          <w:trHeight w:hRule="exact" w:val="516"/>
        </w:trPr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6C5A67">
            <w:pPr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733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6C5A67">
            <w:pPr>
              <w:snapToGrid w:val="0"/>
              <w:spacing w:line="226" w:lineRule="exact"/>
              <w:ind w:left="82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Продажба на земјиште и нематеријални вложувања</w:t>
            </w: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724CB0">
            <w:pPr>
              <w:snapToGrid w:val="0"/>
              <w:ind w:right="43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086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A518B8" w:rsidRPr="00091D6D">
        <w:trPr>
          <w:trHeight w:hRule="exact" w:val="516"/>
        </w:trPr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6C5A67">
            <w:pPr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napToGrid w:val="0"/>
              <w:ind w:right="5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734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6C5A67">
            <w:pPr>
              <w:snapToGrid w:val="0"/>
              <w:spacing w:line="221" w:lineRule="exact"/>
              <w:ind w:left="86" w:right="403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Приходи од дивиденди</w:t>
            </w: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087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A518B8" w:rsidRPr="00091D6D">
        <w:trPr>
          <w:trHeight w:hRule="exact" w:val="516"/>
        </w:trPr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6C5A67">
            <w:pPr>
              <w:shd w:val="clear" w:color="auto" w:fill="FFFFFF"/>
              <w:snapToGrid w:val="0"/>
              <w:spacing w:line="226" w:lineRule="exact"/>
              <w:ind w:left="332" w:right="124" w:hanging="289"/>
              <w:rPr>
                <w:rFonts w:ascii="Arial Narrow" w:hAnsi="Arial Narrow" w:cs="Arial Narrow"/>
                <w:color w:val="000000"/>
                <w:w w:val="118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  <w:t xml:space="preserve">IV.  </w:t>
            </w:r>
            <w:r w:rsidRPr="006C5A67">
              <w:rPr>
                <w:rFonts w:ascii="Arial Narrow" w:hAnsi="Arial Narrow" w:cs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  <w:t>ТРАНСФЕРИ И ДОНАЦИИ</w:t>
            </w:r>
            <w:r w:rsidRPr="00091D6D">
              <w:rPr>
                <w:rFonts w:ascii="Arial Narrow" w:hAnsi="Arial Narrow" w:cs="Arial Narrow"/>
                <w:color w:val="000000"/>
                <w:w w:val="118"/>
                <w:sz w:val="22"/>
                <w:szCs w:val="22"/>
                <w:lang w:val="mk-MK"/>
              </w:rPr>
              <w:t xml:space="preserve">        </w:t>
            </w:r>
          </w:p>
          <w:p w:rsidR="00A518B8" w:rsidRPr="00091D6D" w:rsidRDefault="00A518B8" w:rsidP="008B1917">
            <w:pPr>
              <w:shd w:val="clear" w:color="auto" w:fill="FFFFFF"/>
              <w:spacing w:line="226" w:lineRule="exact"/>
              <w:ind w:left="332" w:right="124" w:hanging="289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w w:val="118"/>
                <w:sz w:val="22"/>
                <w:szCs w:val="22"/>
                <w:lang w:val="mk-MK"/>
              </w:rPr>
              <w:t xml:space="preserve">         (од 08</w:t>
            </w:r>
            <w:r>
              <w:rPr>
                <w:rFonts w:ascii="Arial Narrow" w:hAnsi="Arial Narrow" w:cs="Arial Narrow"/>
                <w:color w:val="000000"/>
                <w:w w:val="118"/>
                <w:sz w:val="22"/>
                <w:szCs w:val="22"/>
                <w:lang w:val="mk-MK"/>
              </w:rPr>
              <w:t>9</w:t>
            </w:r>
            <w:r w:rsidRPr="00091D6D">
              <w:rPr>
                <w:rFonts w:ascii="Arial Narrow" w:hAnsi="Arial Narrow" w:cs="Arial Narrow"/>
                <w:color w:val="000000"/>
                <w:w w:val="118"/>
                <w:sz w:val="22"/>
                <w:szCs w:val="22"/>
                <w:lang w:val="mk-MK"/>
              </w:rPr>
              <w:t xml:space="preserve"> до 09</w:t>
            </w:r>
            <w:r>
              <w:rPr>
                <w:rFonts w:ascii="Arial Narrow" w:hAnsi="Arial Narrow" w:cs="Arial Narrow"/>
                <w:color w:val="000000"/>
                <w:w w:val="118"/>
                <w:sz w:val="22"/>
                <w:szCs w:val="22"/>
                <w:lang w:val="mk-MK"/>
              </w:rPr>
              <w:t>2</w:t>
            </w:r>
            <w:r w:rsidRPr="00091D6D">
              <w:rPr>
                <w:rFonts w:ascii="Arial Narrow" w:hAnsi="Arial Narrow" w:cs="Arial Narrow"/>
                <w:color w:val="000000"/>
                <w:w w:val="118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088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Default="00A518B8">
            <w:pPr>
              <w:shd w:val="clear" w:color="auto" w:fill="FFFFFF"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            </w:t>
            </w:r>
          </w:p>
          <w:p w:rsidR="00A518B8" w:rsidRPr="00297C2E" w:rsidRDefault="00A518B8">
            <w:pPr>
              <w:shd w:val="clear" w:color="auto" w:fill="FFFFFF"/>
              <w:snapToGrid w:val="0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 xml:space="preserve">           669.520</w:t>
            </w:r>
          </w:p>
        </w:tc>
        <w:tc>
          <w:tcPr>
            <w:tcW w:w="1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Default="00A518B8">
            <w:pPr>
              <w:shd w:val="clear" w:color="auto" w:fill="FFFFFF"/>
              <w:autoSpaceDE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  <w:p w:rsidR="00A518B8" w:rsidRPr="00897968" w:rsidRDefault="00A518B8">
            <w:pPr>
              <w:shd w:val="clear" w:color="auto" w:fill="FFFFFF"/>
              <w:autoSpaceDE/>
              <w:snapToGrid w:val="0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 xml:space="preserve">           1.071.630</w:t>
            </w:r>
          </w:p>
        </w:tc>
      </w:tr>
    </w:tbl>
    <w:p w:rsidR="00A518B8" w:rsidRPr="00091D6D" w:rsidRDefault="00A518B8">
      <w:pPr>
        <w:rPr>
          <w:rFonts w:ascii="Arial Narrow" w:hAnsi="Arial Narrow" w:cs="Arial Narrow"/>
          <w:sz w:val="22"/>
          <w:szCs w:val="22"/>
          <w:lang w:val="mk-MK"/>
        </w:rPr>
        <w:sectPr w:rsidR="00A518B8" w:rsidRPr="00091D6D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space="720"/>
          <w:docGrid w:linePitch="360"/>
        </w:sectPr>
      </w:pPr>
    </w:p>
    <w:p w:rsidR="00A518B8" w:rsidRPr="00091D6D" w:rsidRDefault="00A518B8">
      <w:pPr>
        <w:spacing w:after="62"/>
        <w:rPr>
          <w:rFonts w:ascii="Arial Narrow" w:hAnsi="Arial Narrow" w:cs="Arial Narrow"/>
          <w:sz w:val="22"/>
          <w:szCs w:val="22"/>
          <w:lang w:val="mk-MK"/>
        </w:rPr>
      </w:pPr>
    </w:p>
    <w:tbl>
      <w:tblPr>
        <w:tblW w:w="9118" w:type="dxa"/>
        <w:tblInd w:w="-3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45"/>
        <w:gridCol w:w="667"/>
        <w:gridCol w:w="4015"/>
        <w:gridCol w:w="787"/>
        <w:gridCol w:w="1402"/>
        <w:gridCol w:w="1702"/>
      </w:tblGrid>
      <w:tr w:rsidR="00A518B8" w:rsidRPr="00091D6D">
        <w:trPr>
          <w:cantSplit/>
          <w:trHeight w:hRule="exact" w:val="851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724CB0">
            <w:pPr>
              <w:shd w:val="clear" w:color="auto" w:fill="FFFFFF"/>
              <w:snapToGrid w:val="0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  <w:p w:rsidR="00A518B8" w:rsidRPr="00091D6D" w:rsidRDefault="00A518B8" w:rsidP="00724CB0">
            <w:pPr>
              <w:shd w:val="clear" w:color="auto" w:fill="FFFFFF"/>
              <w:snapToGrid w:val="0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Ред.</w:t>
            </w:r>
          </w:p>
          <w:p w:rsidR="00A518B8" w:rsidRPr="00091D6D" w:rsidRDefault="00A518B8" w:rsidP="00724CB0">
            <w:pPr>
              <w:shd w:val="clear" w:color="auto" w:fill="FFFFFF"/>
              <w:snapToGrid w:val="0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бр.</w:t>
            </w:r>
          </w:p>
          <w:p w:rsidR="00A518B8" w:rsidRPr="00091D6D" w:rsidRDefault="00A518B8" w:rsidP="00724CB0">
            <w:pPr>
              <w:shd w:val="clear" w:color="auto" w:fill="FFFFFF"/>
              <w:snapToGrid w:val="0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  <w:p w:rsidR="00A518B8" w:rsidRPr="00091D6D" w:rsidRDefault="00A518B8" w:rsidP="00724CB0">
            <w:pPr>
              <w:shd w:val="clear" w:color="auto" w:fill="FFFFFF"/>
              <w:snapToGrid w:val="0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  <w:p w:rsidR="00A518B8" w:rsidRPr="00091D6D" w:rsidRDefault="00A518B8" w:rsidP="00724CB0">
            <w:pPr>
              <w:shd w:val="clear" w:color="auto" w:fill="FFFFFF"/>
              <w:snapToGrid w:val="0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  <w:p w:rsidR="00A518B8" w:rsidRPr="00091D6D" w:rsidRDefault="00A518B8" w:rsidP="00724CB0">
            <w:pPr>
              <w:shd w:val="clear" w:color="auto" w:fill="FFFFFF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667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</w:tcPr>
          <w:p w:rsidR="00A518B8" w:rsidRPr="00091D6D" w:rsidRDefault="00A518B8" w:rsidP="00724CB0">
            <w:pPr>
              <w:shd w:val="clear" w:color="auto" w:fill="FFFFFF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  <w:p w:rsidR="00A518B8" w:rsidRPr="00091D6D" w:rsidRDefault="00A518B8" w:rsidP="00724CB0">
            <w:pPr>
              <w:shd w:val="clear" w:color="auto" w:fill="FFFFFF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A518B8" w:rsidRPr="00091D6D" w:rsidRDefault="00A518B8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  <w:p w:rsidR="00A518B8" w:rsidRPr="00091D6D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  <w:p w:rsidR="00A518B8" w:rsidRPr="00091D6D" w:rsidRDefault="00A518B8" w:rsidP="00724CB0">
            <w:pPr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</w:tcPr>
          <w:p w:rsidR="00A518B8" w:rsidRPr="00091D6D" w:rsidRDefault="00A518B8" w:rsidP="00724CB0">
            <w:pPr>
              <w:shd w:val="clear" w:color="auto" w:fill="FFFFFF"/>
              <w:snapToGrid w:val="0"/>
              <w:ind w:left="1075"/>
              <w:rPr>
                <w:rFonts w:ascii="Arial Narrow" w:hAnsi="Arial Narrow" w:cs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A518B8" w:rsidRPr="00091D6D" w:rsidRDefault="00A518B8" w:rsidP="00724CB0">
            <w:pPr>
              <w:shd w:val="clear" w:color="auto" w:fill="FFFFFF"/>
              <w:ind w:left="1075"/>
              <w:rPr>
                <w:rFonts w:ascii="Arial Narrow" w:hAnsi="Arial Narrow" w:cs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A518B8" w:rsidRPr="00091D6D" w:rsidRDefault="00A518B8" w:rsidP="00724CB0">
            <w:pPr>
              <w:snapToGrid w:val="0"/>
              <w:jc w:val="center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П О З И Ц И Ј А</w:t>
            </w:r>
          </w:p>
          <w:p w:rsidR="00A518B8" w:rsidRPr="00091D6D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  <w:p w:rsidR="00A518B8" w:rsidRPr="00091D6D" w:rsidRDefault="00A518B8" w:rsidP="00724CB0">
            <w:pPr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787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D5688F">
            <w:pPr>
              <w:shd w:val="clear" w:color="auto" w:fill="FFFFFF"/>
              <w:snapToGrid w:val="0"/>
              <w:spacing w:line="245" w:lineRule="exact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Ознака на АОП</w:t>
            </w: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1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D5688F">
            <w:pPr>
              <w:shd w:val="clear" w:color="auto" w:fill="FFFFFF"/>
              <w:autoSpaceDE/>
              <w:snapToGrid w:val="0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w w:val="127"/>
                <w:sz w:val="22"/>
                <w:szCs w:val="22"/>
                <w:lang w:val="mk-MK"/>
              </w:rPr>
              <w:t xml:space="preserve">          </w:t>
            </w:r>
            <w:r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о   с</w:t>
            </w:r>
          </w:p>
          <w:p w:rsidR="00A518B8" w:rsidRPr="00091D6D" w:rsidRDefault="00A518B8">
            <w:pPr>
              <w:shd w:val="clear" w:color="auto" w:fill="FFFFFF"/>
              <w:autoSpaceDE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</w:tr>
      <w:tr w:rsidR="00A518B8" w:rsidRPr="00091D6D">
        <w:trPr>
          <w:cantSplit/>
          <w:trHeight w:hRule="exact" w:val="707"/>
        </w:trPr>
        <w:tc>
          <w:tcPr>
            <w:tcW w:w="5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  <w:p w:rsidR="00A518B8" w:rsidRPr="00091D6D" w:rsidRDefault="00A518B8">
            <w:pPr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78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  <w:p w:rsidR="00A518B8" w:rsidRPr="00091D6D" w:rsidRDefault="00A518B8">
            <w:pPr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Претходна година</w:t>
            </w: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A518B8" w:rsidRPr="00091D6D" w:rsidRDefault="00A518B8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година</w:t>
            </w: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</w:t>
            </w:r>
          </w:p>
        </w:tc>
      </w:tr>
      <w:tr w:rsidR="00A518B8" w:rsidRPr="00091D6D">
        <w:trPr>
          <w:trHeight w:hRule="exact" w:val="306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ind w:left="1632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</w:t>
            </w:r>
          </w:p>
        </w:tc>
      </w:tr>
      <w:tr w:rsidR="00A518B8" w:rsidRPr="00091D6D">
        <w:trPr>
          <w:trHeight w:hRule="exact" w:val="306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69.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741</w:t>
            </w:r>
          </w:p>
        </w:tc>
        <w:tc>
          <w:tcPr>
            <w:tcW w:w="4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 w:rsidP="006C5A67">
            <w:pPr>
              <w:shd w:val="clear" w:color="auto" w:fill="FFFFFF"/>
              <w:snapToGrid w:val="0"/>
              <w:jc w:val="both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Трансфери од други нивоа на власт</w:t>
            </w:r>
          </w:p>
        </w:tc>
        <w:tc>
          <w:tcPr>
            <w:tcW w:w="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 w:rsidP="008B1917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089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C440D9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Arial Narrow"/>
                <w:color w:val="000000"/>
                <w:sz w:val="22"/>
                <w:szCs w:val="22"/>
              </w:rPr>
              <w:t xml:space="preserve">           669.520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Pr="00C440D9" w:rsidRDefault="00A518B8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Arial Narrow"/>
                <w:color w:val="000000"/>
                <w:sz w:val="22"/>
                <w:szCs w:val="22"/>
              </w:rPr>
              <w:t xml:space="preserve">             1.071.630</w:t>
            </w:r>
          </w:p>
        </w:tc>
      </w:tr>
      <w:tr w:rsidR="00A518B8" w:rsidRPr="00091D6D">
        <w:trPr>
          <w:trHeight w:hRule="exact" w:val="386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70.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742</w:t>
            </w:r>
          </w:p>
        </w:tc>
        <w:tc>
          <w:tcPr>
            <w:tcW w:w="4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 w:rsidP="006C5A67">
            <w:pPr>
              <w:shd w:val="clear" w:color="auto" w:fill="FFFFFF"/>
              <w:snapToGrid w:val="0"/>
              <w:jc w:val="both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Донации од странство</w:t>
            </w:r>
          </w:p>
        </w:tc>
        <w:tc>
          <w:tcPr>
            <w:tcW w:w="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090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A518B8" w:rsidRPr="00091D6D">
        <w:trPr>
          <w:trHeight w:hRule="exact" w:val="306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Default="00A518B8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71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743</w:t>
            </w:r>
          </w:p>
        </w:tc>
        <w:tc>
          <w:tcPr>
            <w:tcW w:w="4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 w:rsidP="006C5A67">
            <w:pPr>
              <w:shd w:val="clear" w:color="auto" w:fill="FFFFFF"/>
              <w:snapToGrid w:val="0"/>
              <w:jc w:val="both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Капитални донации</w:t>
            </w:r>
          </w:p>
        </w:tc>
        <w:tc>
          <w:tcPr>
            <w:tcW w:w="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091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A518B8" w:rsidRPr="00091D6D">
        <w:trPr>
          <w:trHeight w:hRule="exact" w:val="306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 w:rsidP="006C5A67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72.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744</w:t>
            </w:r>
          </w:p>
        </w:tc>
        <w:tc>
          <w:tcPr>
            <w:tcW w:w="4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 w:rsidP="006C5A67">
            <w:pPr>
              <w:shd w:val="clear" w:color="auto" w:fill="FFFFFF"/>
              <w:snapToGrid w:val="0"/>
              <w:jc w:val="both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Тековни донации</w:t>
            </w:r>
          </w:p>
        </w:tc>
        <w:tc>
          <w:tcPr>
            <w:tcW w:w="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092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A518B8" w:rsidRPr="00091D6D">
        <w:trPr>
          <w:trHeight w:hRule="exact" w:val="726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spacing w:line="235" w:lineRule="exact"/>
              <w:ind w:left="332" w:right="782" w:hanging="298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b/>
                <w:bCs/>
                <w:color w:val="000000"/>
                <w:sz w:val="22"/>
                <w:szCs w:val="22"/>
                <w:lang w:val="mk-MK"/>
              </w:rPr>
              <w:t>V. ДОМАШНО ЗАДОЛЖУВАЊЕ</w:t>
            </w: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A518B8" w:rsidRPr="00091D6D" w:rsidRDefault="00A518B8" w:rsidP="008B1917">
            <w:pPr>
              <w:shd w:val="clear" w:color="auto" w:fill="FFFFFF"/>
              <w:snapToGrid w:val="0"/>
              <w:spacing w:line="235" w:lineRule="exact"/>
              <w:ind w:left="332" w:right="782" w:hanging="298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 xml:space="preserve">    (од 09</w:t>
            </w:r>
            <w:r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 xml:space="preserve"> до 09</w:t>
            </w:r>
            <w:r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093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autoSpaceDE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</w:tr>
      <w:tr w:rsidR="00A518B8" w:rsidRPr="00091D6D">
        <w:trPr>
          <w:trHeight w:hRule="exact" w:val="304"/>
        </w:trPr>
        <w:tc>
          <w:tcPr>
            <w:tcW w:w="5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D5688F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751</w:t>
            </w:r>
          </w:p>
        </w:tc>
        <w:tc>
          <w:tcPr>
            <w:tcW w:w="401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Default="00A518B8">
            <w:pPr>
              <w:shd w:val="clear" w:color="auto" w:fill="FFFFFF"/>
              <w:snapToGrid w:val="0"/>
              <w:ind w:left="43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Краткорочни позајмици од земјата</w:t>
            </w: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</w:t>
            </w:r>
          </w:p>
          <w:p w:rsidR="00A518B8" w:rsidRPr="00091D6D" w:rsidRDefault="00A518B8">
            <w:pPr>
              <w:shd w:val="clear" w:color="auto" w:fill="FFFFFF"/>
              <w:snapToGrid w:val="0"/>
              <w:ind w:left="43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78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094</w:t>
            </w:r>
          </w:p>
        </w:tc>
        <w:tc>
          <w:tcPr>
            <w:tcW w:w="140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autoSpaceDE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</w:tr>
      <w:tr w:rsidR="00A518B8" w:rsidRPr="00091D6D">
        <w:trPr>
          <w:trHeight w:hRule="exact" w:val="280"/>
        </w:trPr>
        <w:tc>
          <w:tcPr>
            <w:tcW w:w="5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D5688F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753</w:t>
            </w:r>
          </w:p>
        </w:tc>
        <w:tc>
          <w:tcPr>
            <w:tcW w:w="401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ind w:left="34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Долгорочни обврзници</w:t>
            </w: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095</w:t>
            </w:r>
          </w:p>
        </w:tc>
        <w:tc>
          <w:tcPr>
            <w:tcW w:w="140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autoSpaceDE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</w:tr>
      <w:tr w:rsidR="00A518B8" w:rsidRPr="00091D6D">
        <w:trPr>
          <w:trHeight w:hRule="exact" w:val="284"/>
        </w:trPr>
        <w:tc>
          <w:tcPr>
            <w:tcW w:w="5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D5688F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754</w:t>
            </w:r>
          </w:p>
        </w:tc>
        <w:tc>
          <w:tcPr>
            <w:tcW w:w="401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ind w:left="38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Друго домашно задолжување</w:t>
            </w: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096</w:t>
            </w:r>
          </w:p>
        </w:tc>
        <w:tc>
          <w:tcPr>
            <w:tcW w:w="140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autoSpaceDE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</w:tr>
      <w:tr w:rsidR="00A518B8" w:rsidRPr="00091D6D">
        <w:trPr>
          <w:trHeight w:hRule="exact" w:val="854"/>
        </w:trPr>
        <w:tc>
          <w:tcPr>
            <w:tcW w:w="5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spacing w:line="226" w:lineRule="exact"/>
              <w:ind w:left="332" w:right="269" w:hanging="294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b/>
                <w:bCs/>
                <w:color w:val="000000"/>
                <w:sz w:val="22"/>
                <w:szCs w:val="22"/>
                <w:lang w:val="mk-MK"/>
              </w:rPr>
              <w:t>VI. ЗАДОЛЖУВАЊЕ ВО СТРАНСТВО</w:t>
            </w: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A518B8" w:rsidRPr="00091D6D" w:rsidRDefault="00A518B8" w:rsidP="008B1917">
            <w:pPr>
              <w:shd w:val="clear" w:color="auto" w:fill="FFFFFF"/>
              <w:snapToGrid w:val="0"/>
              <w:spacing w:line="226" w:lineRule="exact"/>
              <w:ind w:left="332" w:right="269" w:hanging="294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 xml:space="preserve">      </w:t>
            </w: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(од 09</w:t>
            </w:r>
            <w:r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 xml:space="preserve"> до </w:t>
            </w:r>
            <w:r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100</w:t>
            </w: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097</w:t>
            </w:r>
          </w:p>
        </w:tc>
        <w:tc>
          <w:tcPr>
            <w:tcW w:w="140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autoSpaceDE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</w:tr>
      <w:tr w:rsidR="00A518B8" w:rsidRPr="00091D6D">
        <w:trPr>
          <w:trHeight w:hRule="exact" w:val="272"/>
        </w:trPr>
        <w:tc>
          <w:tcPr>
            <w:tcW w:w="5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761</w:t>
            </w:r>
          </w:p>
        </w:tc>
        <w:tc>
          <w:tcPr>
            <w:tcW w:w="401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ind w:left="53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Меѓународни развојни агенции</w:t>
            </w: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098</w:t>
            </w:r>
          </w:p>
        </w:tc>
        <w:tc>
          <w:tcPr>
            <w:tcW w:w="140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autoSpaceDE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</w:tr>
      <w:tr w:rsidR="00A518B8" w:rsidRPr="00091D6D">
        <w:trPr>
          <w:trHeight w:hRule="exact" w:val="277"/>
        </w:trPr>
        <w:tc>
          <w:tcPr>
            <w:tcW w:w="5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762</w:t>
            </w:r>
          </w:p>
        </w:tc>
        <w:tc>
          <w:tcPr>
            <w:tcW w:w="401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ind w:left="48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Странски влади</w:t>
            </w: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099</w:t>
            </w:r>
          </w:p>
        </w:tc>
        <w:tc>
          <w:tcPr>
            <w:tcW w:w="140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autoSpaceDE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</w:tr>
      <w:tr w:rsidR="00A518B8" w:rsidRPr="00091D6D">
        <w:trPr>
          <w:trHeight w:hRule="exact" w:val="424"/>
        </w:trPr>
        <w:tc>
          <w:tcPr>
            <w:tcW w:w="5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769</w:t>
            </w:r>
          </w:p>
        </w:tc>
        <w:tc>
          <w:tcPr>
            <w:tcW w:w="401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ind w:left="43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Други задолжувања во странство</w:t>
            </w: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100</w:t>
            </w:r>
          </w:p>
        </w:tc>
        <w:tc>
          <w:tcPr>
            <w:tcW w:w="140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autoSpaceDE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</w:tr>
      <w:tr w:rsidR="00A518B8" w:rsidRPr="00091D6D">
        <w:trPr>
          <w:trHeight w:hRule="exact" w:val="854"/>
        </w:trPr>
        <w:tc>
          <w:tcPr>
            <w:tcW w:w="5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9</w:t>
            </w: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771</w:t>
            </w:r>
          </w:p>
        </w:tc>
        <w:tc>
          <w:tcPr>
            <w:tcW w:w="401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spacing w:line="226" w:lineRule="exact"/>
              <w:ind w:left="474" w:hanging="426"/>
              <w:rPr>
                <w:rFonts w:ascii="Arial Narrow" w:hAnsi="Arial Narrow" w:cs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  <w:t>VII. ПРОДАЖБА НА ХАРТИИ ОД ВРЕДНОСТ</w:t>
            </w:r>
          </w:p>
          <w:p w:rsidR="00A518B8" w:rsidRPr="00091D6D" w:rsidRDefault="00A518B8">
            <w:pPr>
              <w:shd w:val="clear" w:color="auto" w:fill="FFFFFF"/>
              <w:ind w:left="48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Продажба на хартии од вредност</w:t>
            </w: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101</w:t>
            </w:r>
          </w:p>
        </w:tc>
        <w:tc>
          <w:tcPr>
            <w:tcW w:w="140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autoSpaceDE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</w:tr>
      <w:tr w:rsidR="00A518B8" w:rsidRPr="00091D6D">
        <w:trPr>
          <w:trHeight w:hRule="exact" w:val="853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D5688F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80</w:t>
            </w: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781</w:t>
            </w:r>
          </w:p>
        </w:tc>
        <w:tc>
          <w:tcPr>
            <w:tcW w:w="4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napToGrid w:val="0"/>
              <w:ind w:left="45" w:right="40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  <w:t>VIII</w:t>
            </w:r>
            <w:r w:rsidRPr="00091D6D">
              <w:rPr>
                <w:rFonts w:ascii="Arial Narrow" w:hAnsi="Arial Narrow" w:cs="Arial Narrow"/>
                <w:b/>
                <w:bCs/>
                <w:color w:val="000000"/>
                <w:sz w:val="22"/>
                <w:szCs w:val="22"/>
                <w:lang w:val="mk-MK"/>
              </w:rPr>
              <w:t>. ПРИХОДИ ОД OTПЛАТА НА ЗАЕМИ</w:t>
            </w: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A518B8" w:rsidRPr="00091D6D" w:rsidRDefault="00A518B8">
            <w:pPr>
              <w:snapToGrid w:val="0"/>
              <w:ind w:left="45" w:right="4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Приходи од наплатени дадени заеми</w:t>
            </w: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102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autoSpaceDE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</w:tr>
      <w:tr w:rsidR="00A518B8" w:rsidRPr="00091D6D">
        <w:trPr>
          <w:trHeight w:hRule="exact" w:val="823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spacing w:line="226" w:lineRule="exact"/>
              <w:ind w:left="332" w:hanging="279"/>
              <w:rPr>
                <w:rFonts w:ascii="Arial Narrow" w:hAnsi="Arial Narrow" w:cs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b/>
                <w:bCs/>
                <w:color w:val="000000"/>
                <w:sz w:val="22"/>
                <w:szCs w:val="22"/>
                <w:lang w:val="mk-MK"/>
              </w:rPr>
              <w:t>А.   ВКУПНО ПРИХОДИ</w:t>
            </w:r>
          </w:p>
          <w:p w:rsidR="00A518B8" w:rsidRPr="00091D6D" w:rsidRDefault="00A518B8" w:rsidP="0077647F">
            <w:pPr>
              <w:shd w:val="clear" w:color="auto" w:fill="FFFFFF"/>
              <w:snapToGrid w:val="0"/>
              <w:spacing w:line="226" w:lineRule="exact"/>
              <w:ind w:left="332" w:hanging="279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(068+07</w:t>
            </w:r>
            <w:r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+08</w:t>
            </w:r>
            <w:r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+08</w:t>
            </w:r>
            <w:r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+09</w:t>
            </w:r>
            <w:r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+09</w:t>
            </w:r>
            <w:r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+</w:t>
            </w:r>
            <w:r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101</w:t>
            </w: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+10</w:t>
            </w:r>
            <w:r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2</w:t>
            </w: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103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Default="00A518B8">
            <w:pPr>
              <w:shd w:val="clear" w:color="auto" w:fill="FFFFFF"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  <w:p w:rsidR="00A518B8" w:rsidRDefault="00A518B8">
            <w:pPr>
              <w:shd w:val="clear" w:color="auto" w:fill="FFFFFF"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  <w:p w:rsidR="00A518B8" w:rsidRPr="00297C2E" w:rsidRDefault="00A518B8">
            <w:pPr>
              <w:shd w:val="clear" w:color="auto" w:fill="FFFFFF"/>
              <w:snapToGrid w:val="0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            </w:t>
            </w:r>
            <w:r>
              <w:rPr>
                <w:rFonts w:ascii="Arial Narrow" w:hAnsi="Arial Narrow" w:cs="Arial Narrow"/>
                <w:sz w:val="22"/>
                <w:szCs w:val="22"/>
              </w:rPr>
              <w:t>669.520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Default="00A518B8">
            <w:pPr>
              <w:shd w:val="clear" w:color="auto" w:fill="FFFFFF"/>
              <w:autoSpaceDE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  <w:p w:rsidR="00A518B8" w:rsidRDefault="00A518B8">
            <w:pPr>
              <w:shd w:val="clear" w:color="auto" w:fill="FFFFFF"/>
              <w:autoSpaceDE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  <w:p w:rsidR="00A518B8" w:rsidRPr="00091D6D" w:rsidRDefault="00A518B8">
            <w:pPr>
              <w:shd w:val="clear" w:color="auto" w:fill="FFFFFF"/>
              <w:autoSpaceDE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              </w:t>
            </w:r>
            <w:r>
              <w:rPr>
                <w:rFonts w:ascii="Arial Narrow" w:hAnsi="Arial Narrow" w:cs="Arial Narrow"/>
                <w:sz w:val="22"/>
                <w:szCs w:val="22"/>
              </w:rPr>
              <w:t>1.071.630</w:t>
            </w:r>
            <w:r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   </w:t>
            </w:r>
          </w:p>
        </w:tc>
      </w:tr>
      <w:tr w:rsidR="00A518B8" w:rsidRPr="00091D6D">
        <w:trPr>
          <w:trHeight w:hRule="exact" w:val="763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81</w:t>
            </w: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890</w:t>
            </w:r>
          </w:p>
        </w:tc>
        <w:tc>
          <w:tcPr>
            <w:tcW w:w="4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spacing w:line="230" w:lineRule="exact"/>
              <w:ind w:left="332" w:right="1027" w:hanging="270"/>
              <w:rPr>
                <w:rFonts w:ascii="Arial Narrow" w:hAnsi="Arial Narrow" w:cs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b/>
                <w:bCs/>
                <w:color w:val="000000"/>
                <w:sz w:val="22"/>
                <w:szCs w:val="22"/>
                <w:lang w:val="mk-MK"/>
              </w:rPr>
              <w:t>Б.   НЕПОКРИЕНИ РАСХОДИ</w:t>
            </w:r>
          </w:p>
          <w:p w:rsidR="00A518B8" w:rsidRPr="00091D6D" w:rsidRDefault="00A518B8" w:rsidP="00FC033A">
            <w:pPr>
              <w:shd w:val="clear" w:color="auto" w:fill="FFFFFF"/>
              <w:snapToGrid w:val="0"/>
              <w:spacing w:line="230" w:lineRule="exact"/>
              <w:ind w:left="332" w:right="1027" w:hanging="27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 xml:space="preserve">      (059+ 061 минус 10</w:t>
            </w:r>
            <w:r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104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autoSpaceDE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</w:tr>
      <w:tr w:rsidR="00A518B8" w:rsidRPr="00091D6D">
        <w:trPr>
          <w:trHeight w:hRule="exact" w:val="553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tabs>
                <w:tab w:val="left" w:pos="474"/>
                <w:tab w:val="left" w:pos="3734"/>
              </w:tabs>
              <w:snapToGrid w:val="0"/>
              <w:spacing w:line="221" w:lineRule="exact"/>
              <w:ind w:left="474" w:right="124" w:hanging="407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b/>
                <w:bCs/>
                <w:color w:val="000000"/>
                <w:sz w:val="22"/>
                <w:szCs w:val="22"/>
                <w:lang w:val="mk-MK"/>
              </w:rPr>
              <w:t>В.   ВКУПНО:</w:t>
            </w: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 xml:space="preserve">      </w:t>
            </w:r>
          </w:p>
          <w:p w:rsidR="00A518B8" w:rsidRPr="00091D6D" w:rsidRDefault="00A518B8" w:rsidP="00FC033A">
            <w:pPr>
              <w:tabs>
                <w:tab w:val="left" w:pos="474"/>
                <w:tab w:val="left" w:pos="3734"/>
              </w:tabs>
              <w:snapToGrid w:val="0"/>
              <w:spacing w:line="221" w:lineRule="exact"/>
              <w:ind w:left="474" w:right="124" w:hanging="407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 xml:space="preserve">     (10</w:t>
            </w:r>
            <w:r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+10</w:t>
            </w:r>
            <w:r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 xml:space="preserve"> = 067)</w:t>
            </w: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105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Default="00A518B8">
            <w:pPr>
              <w:shd w:val="clear" w:color="auto" w:fill="FFFFFF"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  <w:p w:rsidR="00A518B8" w:rsidRPr="00297C2E" w:rsidRDefault="00A518B8">
            <w:pPr>
              <w:shd w:val="clear" w:color="auto" w:fill="FFFFFF"/>
              <w:snapToGrid w:val="0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           </w:t>
            </w:r>
            <w:r>
              <w:rPr>
                <w:rFonts w:ascii="Arial Narrow" w:hAnsi="Arial Narrow" w:cs="Arial Narrow"/>
                <w:sz w:val="22"/>
                <w:szCs w:val="22"/>
              </w:rPr>
              <w:t>669.520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Default="00A518B8">
            <w:pPr>
              <w:shd w:val="clear" w:color="auto" w:fill="FFFFFF"/>
              <w:autoSpaceDE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  <w:p w:rsidR="00A518B8" w:rsidRPr="00897968" w:rsidRDefault="00A518B8">
            <w:pPr>
              <w:shd w:val="clear" w:color="auto" w:fill="FFFFFF"/>
              <w:autoSpaceDE/>
              <w:snapToGrid w:val="0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               </w:t>
            </w:r>
            <w:r>
              <w:rPr>
                <w:rFonts w:ascii="Arial Narrow" w:hAnsi="Arial Narrow" w:cs="Arial Narrow"/>
                <w:sz w:val="22"/>
                <w:szCs w:val="22"/>
              </w:rPr>
              <w:t>1.071.630</w:t>
            </w:r>
          </w:p>
        </w:tc>
      </w:tr>
      <w:tr w:rsidR="00A518B8" w:rsidRPr="00091D6D">
        <w:trPr>
          <w:trHeight w:hRule="exact" w:val="1033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8</w:t>
            </w:r>
            <w:r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2</w:t>
            </w: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ind w:left="67"/>
              <w:rPr>
                <w:rFonts w:ascii="Arial Narrow" w:hAnsi="Arial Narrow" w:cs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b/>
                <w:bCs/>
                <w:color w:val="000000"/>
                <w:sz w:val="22"/>
                <w:szCs w:val="22"/>
                <w:lang w:val="mk-MK"/>
              </w:rPr>
              <w:t>Г.    ПОСЕБНИ ПОДАТОЦИ:</w:t>
            </w:r>
          </w:p>
          <w:p w:rsidR="00A518B8" w:rsidRPr="00091D6D" w:rsidRDefault="00A518B8">
            <w:pPr>
              <w:shd w:val="clear" w:color="auto" w:fill="FFFFFF"/>
              <w:spacing w:line="226" w:lineRule="exact"/>
              <w:ind w:left="67" w:right="317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Просечен број на вработени врз основа на часовите на работа во пресметковниот период (цел број)</w:t>
            </w:r>
            <w:r w:rsidRPr="00091D6D">
              <w:rPr>
                <w:rFonts w:ascii="Arial Narrow" w:hAnsi="Arial Narrow" w:cs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A518B8" w:rsidRPr="00091D6D" w:rsidRDefault="00A518B8">
            <w:pPr>
              <w:shd w:val="clear" w:color="auto" w:fill="FFFFFF"/>
              <w:snapToGrid w:val="0"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Arial Narrow"/>
                <w:color w:val="000000"/>
                <w:sz w:val="22"/>
                <w:szCs w:val="22"/>
                <w:lang w:val="mk-MK"/>
              </w:rPr>
              <w:t>106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8B8" w:rsidRPr="00091D6D" w:rsidRDefault="00A518B8">
            <w:pPr>
              <w:shd w:val="clear" w:color="auto" w:fill="FFFFFF"/>
              <w:autoSpaceDE/>
              <w:snapToGrid w:val="0"/>
              <w:rPr>
                <w:rFonts w:ascii="Arial Narrow" w:hAnsi="Arial Narrow" w:cs="Arial Narrow"/>
                <w:sz w:val="22"/>
                <w:szCs w:val="22"/>
                <w:lang w:val="mk-MK"/>
              </w:rPr>
            </w:pPr>
          </w:p>
        </w:tc>
      </w:tr>
    </w:tbl>
    <w:p w:rsidR="00A518B8" w:rsidRPr="00091D6D" w:rsidRDefault="00A518B8">
      <w:pPr>
        <w:rPr>
          <w:rFonts w:ascii="Arial Narrow" w:hAnsi="Arial Narrow" w:cs="Arial Narrow"/>
          <w:sz w:val="22"/>
          <w:szCs w:val="22"/>
          <w:lang w:val="mk-MK"/>
        </w:rPr>
        <w:sectPr w:rsidR="00A518B8" w:rsidRPr="00091D6D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space="720"/>
          <w:docGrid w:linePitch="360"/>
        </w:sectPr>
      </w:pPr>
    </w:p>
    <w:p w:rsidR="00A518B8" w:rsidRPr="00091D6D" w:rsidRDefault="00A518B8">
      <w:pPr>
        <w:rPr>
          <w:rFonts w:ascii="Arial Narrow" w:hAnsi="Arial Narrow" w:cs="Arial Narrow"/>
          <w:color w:val="000000"/>
          <w:sz w:val="22"/>
          <w:szCs w:val="22"/>
          <w:lang w:val="mk-MK"/>
        </w:rPr>
      </w:pPr>
    </w:p>
    <w:p w:rsidR="00A518B8" w:rsidRDefault="00A518B8">
      <w:pPr>
        <w:rPr>
          <w:rFonts w:ascii="Arial Narrow" w:hAnsi="Arial Narrow" w:cs="Arial Narrow"/>
          <w:color w:val="000000"/>
          <w:sz w:val="22"/>
          <w:szCs w:val="22"/>
          <w:lang w:val="mk-MK"/>
        </w:rPr>
      </w:pPr>
    </w:p>
    <w:p w:rsidR="00A518B8" w:rsidRPr="00091D6D" w:rsidRDefault="00A518B8">
      <w:pPr>
        <w:rPr>
          <w:rFonts w:ascii="Arial Narrow" w:hAnsi="Arial Narrow" w:cs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 w:cs="Arial Narrow"/>
          <w:color w:val="000000"/>
          <w:sz w:val="22"/>
          <w:szCs w:val="22"/>
          <w:lang w:val="mk-MK"/>
        </w:rPr>
        <w:t>Во_</w:t>
      </w:r>
      <w:r>
        <w:rPr>
          <w:rFonts w:ascii="Arial Narrow" w:hAnsi="Arial Narrow" w:cs="Arial Narrow"/>
          <w:color w:val="000000"/>
          <w:sz w:val="22"/>
          <w:szCs w:val="22"/>
          <w:lang w:val="mk-MK"/>
        </w:rPr>
        <w:t>Скопје</w:t>
      </w:r>
      <w:r w:rsidRPr="00091D6D">
        <w:rPr>
          <w:rFonts w:ascii="Arial Narrow" w:hAnsi="Arial Narrow" w:cs="Arial Narrow"/>
          <w:color w:val="000000"/>
          <w:sz w:val="22"/>
          <w:szCs w:val="22"/>
          <w:lang w:val="mk-MK"/>
        </w:rPr>
        <w:t>_</w:t>
      </w:r>
    </w:p>
    <w:p w:rsidR="00A518B8" w:rsidRPr="00091D6D" w:rsidRDefault="00A518B8">
      <w:pPr>
        <w:spacing w:before="211"/>
        <w:rPr>
          <w:rFonts w:ascii="Arial Narrow" w:hAnsi="Arial Narrow" w:cs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 w:cs="Arial Narrow"/>
          <w:color w:val="000000"/>
          <w:sz w:val="22"/>
          <w:szCs w:val="22"/>
          <w:lang w:val="mk-MK"/>
        </w:rPr>
        <w:t>На</w:t>
      </w:r>
      <w:r>
        <w:rPr>
          <w:rFonts w:ascii="Arial Narrow" w:hAnsi="Arial Narrow" w:cs="Arial Narrow"/>
          <w:color w:val="000000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 w:cs="Arial Narrow"/>
          <w:color w:val="000000"/>
          <w:sz w:val="22"/>
          <w:szCs w:val="22"/>
          <w:lang w:val="mk-MK"/>
        </w:rPr>
        <w:t>ден_______</w:t>
      </w:r>
    </w:p>
    <w:p w:rsidR="00A518B8" w:rsidRPr="00091D6D" w:rsidRDefault="00A518B8">
      <w:pPr>
        <w:spacing w:before="5" w:line="216" w:lineRule="exact"/>
        <w:ind w:left="869" w:hanging="869"/>
        <w:rPr>
          <w:rFonts w:ascii="Arial Narrow" w:hAnsi="Arial Narrow" w:cs="Arial Narrow"/>
          <w:sz w:val="22"/>
          <w:szCs w:val="22"/>
          <w:lang w:val="mk-MK"/>
        </w:rPr>
      </w:pPr>
    </w:p>
    <w:p w:rsidR="00A518B8" w:rsidRPr="00091D6D" w:rsidRDefault="00A518B8">
      <w:pPr>
        <w:spacing w:before="5" w:line="216" w:lineRule="exact"/>
        <w:ind w:left="869" w:hanging="869"/>
        <w:rPr>
          <w:rFonts w:ascii="Arial Narrow" w:hAnsi="Arial Narrow" w:cs="Arial Narrow"/>
          <w:sz w:val="22"/>
          <w:szCs w:val="22"/>
          <w:lang w:val="mk-MK"/>
        </w:rPr>
      </w:pPr>
    </w:p>
    <w:p w:rsidR="00A518B8" w:rsidRPr="00091D6D" w:rsidRDefault="00A518B8">
      <w:pPr>
        <w:spacing w:before="5" w:line="216" w:lineRule="exact"/>
        <w:rPr>
          <w:rFonts w:ascii="Arial Narrow" w:hAnsi="Arial Narrow" w:cs="Arial Narrow"/>
          <w:color w:val="000000"/>
          <w:sz w:val="22"/>
          <w:szCs w:val="22"/>
          <w:lang w:val="mk-MK"/>
        </w:rPr>
      </w:pPr>
    </w:p>
    <w:p w:rsidR="00A518B8" w:rsidRDefault="00A518B8">
      <w:pPr>
        <w:spacing w:before="5" w:line="216" w:lineRule="exact"/>
        <w:rPr>
          <w:rFonts w:ascii="Arial Narrow" w:hAnsi="Arial Narrow" w:cs="Arial Narrow"/>
          <w:color w:val="000000"/>
          <w:sz w:val="22"/>
          <w:szCs w:val="22"/>
          <w:lang w:val="mk-MK"/>
        </w:rPr>
      </w:pPr>
    </w:p>
    <w:p w:rsidR="00A518B8" w:rsidRDefault="00A518B8">
      <w:pPr>
        <w:spacing w:before="5" w:line="216" w:lineRule="exact"/>
        <w:rPr>
          <w:rFonts w:ascii="Arial Narrow" w:hAnsi="Arial Narrow" w:cs="Arial Narrow"/>
          <w:color w:val="000000"/>
          <w:sz w:val="22"/>
          <w:szCs w:val="22"/>
          <w:lang w:val="mk-MK"/>
        </w:rPr>
      </w:pPr>
    </w:p>
    <w:p w:rsidR="00A518B8" w:rsidRDefault="00A518B8">
      <w:pPr>
        <w:spacing w:before="5" w:line="216" w:lineRule="exact"/>
        <w:rPr>
          <w:rFonts w:ascii="Arial Narrow" w:hAnsi="Arial Narrow" w:cs="Arial Narrow"/>
          <w:color w:val="000000"/>
          <w:sz w:val="22"/>
          <w:szCs w:val="22"/>
          <w:lang w:val="mk-MK"/>
        </w:rPr>
      </w:pPr>
    </w:p>
    <w:p w:rsidR="00A518B8" w:rsidRPr="00091D6D" w:rsidRDefault="00A518B8">
      <w:pPr>
        <w:spacing w:before="5" w:line="216" w:lineRule="exact"/>
        <w:rPr>
          <w:rFonts w:ascii="Arial Narrow" w:hAnsi="Arial Narrow" w:cs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 w:cs="Arial Narrow"/>
          <w:color w:val="000000"/>
          <w:sz w:val="22"/>
          <w:szCs w:val="22"/>
          <w:lang w:val="mk-MK"/>
        </w:rPr>
        <w:t>Лице одговорно за составување на</w:t>
      </w:r>
    </w:p>
    <w:p w:rsidR="00A518B8" w:rsidRPr="00091D6D" w:rsidRDefault="00A518B8" w:rsidP="0008307F">
      <w:pPr>
        <w:spacing w:before="5" w:line="216" w:lineRule="exact"/>
        <w:ind w:left="869" w:hanging="869"/>
        <w:rPr>
          <w:rFonts w:ascii="Arial Narrow" w:hAnsi="Arial Narrow" w:cs="Arial Narrow"/>
          <w:color w:val="000000"/>
          <w:sz w:val="22"/>
          <w:szCs w:val="22"/>
          <w:lang w:val="mk-MK"/>
        </w:rPr>
      </w:pPr>
      <w:r>
        <w:rPr>
          <w:rFonts w:ascii="Arial Narrow" w:hAnsi="Arial Narrow" w:cs="Arial Narrow"/>
          <w:color w:val="000000"/>
          <w:sz w:val="22"/>
          <w:szCs w:val="22"/>
          <w:lang w:val="mk-MK"/>
        </w:rPr>
        <w:t>б</w:t>
      </w:r>
      <w:r w:rsidRPr="00091D6D">
        <w:rPr>
          <w:rFonts w:ascii="Arial Narrow" w:hAnsi="Arial Narrow" w:cs="Arial Narrow"/>
          <w:color w:val="000000"/>
          <w:sz w:val="22"/>
          <w:szCs w:val="22"/>
          <w:lang w:val="mk-MK"/>
        </w:rPr>
        <w:t>илансот</w:t>
      </w:r>
    </w:p>
    <w:p w:rsidR="00A518B8" w:rsidRPr="00091D6D" w:rsidRDefault="00A518B8">
      <w:pPr>
        <w:spacing w:before="5" w:line="216" w:lineRule="exact"/>
        <w:ind w:left="869" w:hanging="869"/>
        <w:rPr>
          <w:rFonts w:ascii="Arial Narrow" w:hAnsi="Arial Narrow" w:cs="Arial Narrow"/>
          <w:color w:val="000000"/>
          <w:sz w:val="22"/>
          <w:szCs w:val="22"/>
          <w:lang w:val="mk-MK"/>
        </w:rPr>
      </w:pPr>
    </w:p>
    <w:p w:rsidR="00A518B8" w:rsidRPr="00091D6D" w:rsidRDefault="00A518B8">
      <w:pPr>
        <w:spacing w:before="5" w:line="216" w:lineRule="exact"/>
        <w:ind w:left="869" w:hanging="869"/>
        <w:rPr>
          <w:rFonts w:ascii="Arial Narrow" w:hAnsi="Arial Narrow" w:cs="Arial Narrow"/>
          <w:color w:val="000000"/>
          <w:sz w:val="22"/>
          <w:szCs w:val="22"/>
          <w:lang w:val="mk-MK"/>
        </w:rPr>
      </w:pPr>
    </w:p>
    <w:p w:rsidR="00A518B8" w:rsidRPr="00091D6D" w:rsidRDefault="00A518B8">
      <w:pPr>
        <w:pStyle w:val="BlockText"/>
        <w:rPr>
          <w:rFonts w:ascii="Arial Narrow" w:hAnsi="Arial Narrow" w:cs="Arial Narrow"/>
          <w:sz w:val="22"/>
          <w:szCs w:val="22"/>
          <w:lang w:val="mk-MK"/>
        </w:rPr>
      </w:pPr>
      <w:r>
        <w:rPr>
          <w:rFonts w:ascii="Arial Narrow" w:hAnsi="Arial Narrow" w:cs="Arial Narrow"/>
          <w:sz w:val="22"/>
          <w:szCs w:val="22"/>
          <w:lang w:val="mk-MK"/>
        </w:rPr>
        <w:t>______________</w:t>
      </w:r>
    </w:p>
    <w:p w:rsidR="00A518B8" w:rsidRDefault="00A518B8">
      <w:pPr>
        <w:spacing w:before="221"/>
        <w:rPr>
          <w:rFonts w:ascii="Arial Narrow" w:hAnsi="Arial Narrow" w:cs="Arial Narrow"/>
          <w:sz w:val="22"/>
          <w:szCs w:val="22"/>
          <w:lang w:val="mk-MK"/>
        </w:rPr>
      </w:pPr>
    </w:p>
    <w:p w:rsidR="00A518B8" w:rsidRPr="00091D6D" w:rsidRDefault="00A518B8">
      <w:pPr>
        <w:spacing w:before="221"/>
        <w:rPr>
          <w:rFonts w:ascii="Arial Narrow" w:hAnsi="Arial Narrow" w:cs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 w:cs="Arial Narrow"/>
          <w:color w:val="000000"/>
          <w:sz w:val="22"/>
          <w:szCs w:val="22"/>
          <w:lang w:val="mk-MK"/>
        </w:rPr>
        <w:t>М.П.</w:t>
      </w:r>
      <w:r>
        <w:rPr>
          <w:rFonts w:ascii="Arial Narrow" w:hAnsi="Arial Narrow" w:cs="Arial Narrow"/>
          <w:color w:val="000000"/>
          <w:sz w:val="22"/>
          <w:szCs w:val="22"/>
          <w:lang w:val="mk-MK"/>
        </w:rPr>
        <w:t xml:space="preserve">   </w:t>
      </w:r>
    </w:p>
    <w:p w:rsidR="00A518B8" w:rsidRPr="00091D6D" w:rsidRDefault="00A518B8">
      <w:pPr>
        <w:spacing w:before="10"/>
        <w:rPr>
          <w:rFonts w:ascii="Arial Narrow" w:hAnsi="Arial Narrow" w:cs="Arial Narrow"/>
          <w:sz w:val="22"/>
          <w:szCs w:val="22"/>
          <w:lang w:val="mk-MK"/>
        </w:rPr>
      </w:pPr>
    </w:p>
    <w:p w:rsidR="00A518B8" w:rsidRPr="00091D6D" w:rsidRDefault="00A518B8">
      <w:pPr>
        <w:spacing w:before="10"/>
        <w:rPr>
          <w:rFonts w:ascii="Arial Narrow" w:hAnsi="Arial Narrow" w:cs="Arial Narrow"/>
          <w:color w:val="000000"/>
          <w:sz w:val="22"/>
          <w:szCs w:val="22"/>
          <w:lang w:val="mk-MK"/>
        </w:rPr>
      </w:pPr>
    </w:p>
    <w:p w:rsidR="00A518B8" w:rsidRDefault="00A518B8">
      <w:pPr>
        <w:spacing w:before="10"/>
        <w:rPr>
          <w:rFonts w:ascii="Arial Narrow" w:hAnsi="Arial Narrow" w:cs="Arial Narrow"/>
          <w:color w:val="000000"/>
          <w:sz w:val="22"/>
          <w:szCs w:val="22"/>
          <w:lang w:val="mk-MK"/>
        </w:rPr>
      </w:pPr>
    </w:p>
    <w:p w:rsidR="00A518B8" w:rsidRDefault="00A518B8">
      <w:pPr>
        <w:spacing w:before="10"/>
        <w:rPr>
          <w:rFonts w:ascii="Arial Narrow" w:hAnsi="Arial Narrow" w:cs="Arial Narrow"/>
          <w:color w:val="000000"/>
          <w:sz w:val="22"/>
          <w:szCs w:val="22"/>
          <w:lang w:val="mk-MK"/>
        </w:rPr>
      </w:pPr>
    </w:p>
    <w:p w:rsidR="00A518B8" w:rsidRDefault="00A518B8">
      <w:pPr>
        <w:spacing w:before="10"/>
        <w:rPr>
          <w:rFonts w:ascii="Arial Narrow" w:hAnsi="Arial Narrow" w:cs="Arial Narrow"/>
          <w:color w:val="000000"/>
          <w:sz w:val="22"/>
          <w:szCs w:val="22"/>
          <w:lang w:val="mk-MK"/>
        </w:rPr>
      </w:pPr>
    </w:p>
    <w:p w:rsidR="00A518B8" w:rsidRDefault="00A518B8">
      <w:pPr>
        <w:spacing w:before="10"/>
        <w:rPr>
          <w:rFonts w:ascii="Arial Narrow" w:hAnsi="Arial Narrow" w:cs="Arial Narrow"/>
          <w:color w:val="000000"/>
          <w:sz w:val="22"/>
          <w:szCs w:val="22"/>
          <w:lang w:val="mk-MK"/>
        </w:rPr>
      </w:pPr>
    </w:p>
    <w:p w:rsidR="00A518B8" w:rsidRDefault="00A518B8">
      <w:pPr>
        <w:spacing w:before="10"/>
        <w:rPr>
          <w:rFonts w:ascii="Arial Narrow" w:hAnsi="Arial Narrow" w:cs="Arial Narrow"/>
          <w:color w:val="000000"/>
          <w:sz w:val="22"/>
          <w:szCs w:val="22"/>
          <w:lang w:val="mk-MK"/>
        </w:rPr>
      </w:pPr>
      <w:r>
        <w:rPr>
          <w:rFonts w:ascii="Arial Narrow" w:hAnsi="Arial Narrow" w:cs="Arial Narrow"/>
          <w:color w:val="000000"/>
          <w:sz w:val="22"/>
          <w:szCs w:val="22"/>
          <w:lang w:val="mk-MK"/>
        </w:rPr>
        <w:t>Раководител</w:t>
      </w:r>
    </w:p>
    <w:p w:rsidR="00A518B8" w:rsidRDefault="00A518B8">
      <w:pPr>
        <w:spacing w:before="10"/>
        <w:rPr>
          <w:rFonts w:ascii="Arial Narrow" w:hAnsi="Arial Narrow" w:cs="Arial Narrow"/>
          <w:color w:val="000000"/>
          <w:sz w:val="22"/>
          <w:szCs w:val="22"/>
          <w:lang w:val="mk-MK"/>
        </w:rPr>
      </w:pPr>
    </w:p>
    <w:p w:rsidR="00A518B8" w:rsidRPr="00091D6D" w:rsidRDefault="00A518B8">
      <w:pPr>
        <w:spacing w:before="10"/>
        <w:rPr>
          <w:rFonts w:ascii="Arial Narrow" w:hAnsi="Arial Narrow" w:cs="Arial Narrow"/>
          <w:color w:val="000000"/>
          <w:sz w:val="22"/>
          <w:szCs w:val="22"/>
          <w:lang w:val="mk-MK"/>
        </w:rPr>
        <w:sectPr w:rsidR="00A518B8" w:rsidRPr="00091D6D" w:rsidSect="0008307F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num="4" w:space="676" w:equalWidth="0">
            <w:col w:w="1355" w:space="2032"/>
            <w:col w:w="2052" w:space="706"/>
            <w:col w:w="852" w:space="676"/>
            <w:col w:w="1349"/>
          </w:cols>
          <w:docGrid w:linePitch="360"/>
        </w:sectPr>
      </w:pPr>
      <w:r>
        <w:rPr>
          <w:rFonts w:ascii="Arial Narrow" w:hAnsi="Arial Narrow" w:cs="Arial Narrow"/>
          <w:color w:val="000000"/>
          <w:sz w:val="22"/>
          <w:szCs w:val="22"/>
          <w:lang w:val="mk-MK"/>
        </w:rPr>
        <w:t>____________</w:t>
      </w:r>
    </w:p>
    <w:p w:rsidR="00A518B8" w:rsidRPr="00091D6D" w:rsidRDefault="00A518B8">
      <w:pPr>
        <w:spacing w:before="62"/>
        <w:rPr>
          <w:rFonts w:ascii="Arial Narrow" w:hAnsi="Arial Narrow" w:cs="Arial Narrow"/>
          <w:sz w:val="22"/>
          <w:szCs w:val="22"/>
          <w:lang w:val="mk-MK"/>
        </w:rPr>
        <w:sectPr w:rsidR="00A518B8" w:rsidRPr="00091D6D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num="2" w:space="2032" w:equalWidth="0">
            <w:col w:w="2503" w:space="2032"/>
            <w:col w:w="4188"/>
          </w:cols>
          <w:docGrid w:linePitch="360"/>
        </w:sectPr>
      </w:pPr>
      <w:r w:rsidRPr="00091D6D">
        <w:rPr>
          <w:rFonts w:ascii="Arial Narrow" w:hAnsi="Arial Narrow" w:cs="Arial Narrow"/>
          <w:sz w:val="22"/>
          <w:szCs w:val="22"/>
          <w:lang w:val="mk-MK"/>
        </w:rPr>
        <w:t xml:space="preserve">                                                 </w:t>
      </w:r>
    </w:p>
    <w:p w:rsidR="00A518B8" w:rsidRPr="00F73A6E" w:rsidRDefault="00A518B8" w:rsidP="00F17D44">
      <w:pPr>
        <w:spacing w:before="29" w:line="418" w:lineRule="exact"/>
        <w:ind w:right="3629"/>
        <w:jc w:val="both"/>
        <w:rPr>
          <w:rFonts w:ascii="Arial Narrow" w:hAnsi="Arial Narrow" w:cs="Arial Narrow"/>
          <w:sz w:val="22"/>
          <w:szCs w:val="22"/>
        </w:rPr>
      </w:pPr>
    </w:p>
    <w:sectPr w:rsidR="00A518B8" w:rsidRPr="00F73A6E" w:rsidSect="00490D2F">
      <w:footnotePr>
        <w:pos w:val="beneathText"/>
      </w:footnotePr>
      <w:type w:val="continuous"/>
      <w:pgSz w:w="11905" w:h="16837"/>
      <w:pgMar w:top="1440" w:right="734" w:bottom="720" w:left="214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?l?r ??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C C Swiss">
    <w:altName w:val="Courier New"/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doNotValidateAgainstSchema/>
  <w:doNotDemarcateInvalidXml/>
  <w:footnotePr>
    <w:pos w:val="beneathText"/>
  </w:foot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5F57"/>
    <w:rsid w:val="0008307F"/>
    <w:rsid w:val="00091D6D"/>
    <w:rsid w:val="00095BB8"/>
    <w:rsid w:val="000C44AA"/>
    <w:rsid w:val="001947CF"/>
    <w:rsid w:val="00297C2E"/>
    <w:rsid w:val="002D09CB"/>
    <w:rsid w:val="002F6D8F"/>
    <w:rsid w:val="00315B4A"/>
    <w:rsid w:val="00322A95"/>
    <w:rsid w:val="00325F22"/>
    <w:rsid w:val="004149AE"/>
    <w:rsid w:val="00490D2F"/>
    <w:rsid w:val="00643B85"/>
    <w:rsid w:val="006C5A67"/>
    <w:rsid w:val="00724CB0"/>
    <w:rsid w:val="0073081D"/>
    <w:rsid w:val="00737E94"/>
    <w:rsid w:val="0077647F"/>
    <w:rsid w:val="007823A1"/>
    <w:rsid w:val="00795F57"/>
    <w:rsid w:val="00821148"/>
    <w:rsid w:val="00897968"/>
    <w:rsid w:val="008B1917"/>
    <w:rsid w:val="008C71AC"/>
    <w:rsid w:val="009E5C4C"/>
    <w:rsid w:val="00A46B82"/>
    <w:rsid w:val="00A518B8"/>
    <w:rsid w:val="00C440D9"/>
    <w:rsid w:val="00CD2FE9"/>
    <w:rsid w:val="00D5688F"/>
    <w:rsid w:val="00D6699F"/>
    <w:rsid w:val="00DB57A6"/>
    <w:rsid w:val="00E66266"/>
    <w:rsid w:val="00ED77F6"/>
    <w:rsid w:val="00F17D44"/>
    <w:rsid w:val="00F21582"/>
    <w:rsid w:val="00F37C90"/>
    <w:rsid w:val="00F73A6E"/>
    <w:rsid w:val="00FB0BF7"/>
    <w:rsid w:val="00FC03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0D2F"/>
    <w:pPr>
      <w:widowControl w:val="0"/>
      <w:suppressAutoHyphens/>
      <w:autoSpaceDE w:val="0"/>
    </w:pPr>
    <w:rPr>
      <w:rFonts w:ascii="Arial" w:hAnsi="Arial" w:cs="Arial"/>
      <w:sz w:val="20"/>
      <w:szCs w:val="20"/>
      <w:lang w:eastAsia="mk-MK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uiPriority w:val="99"/>
    <w:rsid w:val="00490D2F"/>
  </w:style>
  <w:style w:type="character" w:customStyle="1" w:styleId="WW-Absatz-Standardschriftart">
    <w:name w:val="WW-Absatz-Standardschriftart"/>
    <w:uiPriority w:val="99"/>
    <w:rsid w:val="00490D2F"/>
  </w:style>
  <w:style w:type="character" w:customStyle="1" w:styleId="WW-Absatz-Standardschriftart1">
    <w:name w:val="WW-Absatz-Standardschriftart1"/>
    <w:uiPriority w:val="99"/>
    <w:rsid w:val="00490D2F"/>
  </w:style>
  <w:style w:type="character" w:customStyle="1" w:styleId="WW8Num1z0">
    <w:name w:val="WW8Num1z0"/>
    <w:uiPriority w:val="99"/>
    <w:rsid w:val="00490D2F"/>
    <w:rPr>
      <w:rFonts w:ascii="Arial" w:hAnsi="Arial" w:cs="Arial"/>
      <w:color w:val="auto"/>
      <w:sz w:val="18"/>
      <w:szCs w:val="18"/>
      <w:lang w:val="en-GB"/>
    </w:rPr>
  </w:style>
  <w:style w:type="character" w:customStyle="1" w:styleId="WW8Num1z1">
    <w:name w:val="WW8Num1z1"/>
    <w:uiPriority w:val="99"/>
    <w:rsid w:val="00490D2F"/>
    <w:rPr>
      <w:rFonts w:ascii="Arial" w:hAnsi="Arial" w:cs="Arial"/>
      <w:color w:val="auto"/>
      <w:sz w:val="24"/>
      <w:szCs w:val="24"/>
      <w:lang w:val="en-GB"/>
    </w:rPr>
  </w:style>
  <w:style w:type="character" w:customStyle="1" w:styleId="WW-Absatz-Standardschriftart11">
    <w:name w:val="WW-Absatz-Standardschriftart11"/>
    <w:uiPriority w:val="99"/>
    <w:rsid w:val="00490D2F"/>
  </w:style>
  <w:style w:type="character" w:customStyle="1" w:styleId="RTFNum21">
    <w:name w:val="RTF_Num 2 1"/>
    <w:uiPriority w:val="99"/>
    <w:rsid w:val="00490D2F"/>
    <w:rPr>
      <w:rFonts w:ascii="Arial" w:hAnsi="Arial" w:cs="Arial"/>
      <w:color w:val="auto"/>
      <w:sz w:val="18"/>
      <w:szCs w:val="18"/>
      <w:lang w:val="en-GB"/>
    </w:rPr>
  </w:style>
  <w:style w:type="character" w:customStyle="1" w:styleId="RTFNum22">
    <w:name w:val="RTF_Num 2 2"/>
    <w:uiPriority w:val="99"/>
    <w:rsid w:val="00490D2F"/>
    <w:rPr>
      <w:rFonts w:ascii="Arial" w:hAnsi="Arial" w:cs="Arial"/>
      <w:color w:val="auto"/>
      <w:sz w:val="24"/>
      <w:szCs w:val="24"/>
      <w:lang w:val="en-GB"/>
    </w:rPr>
  </w:style>
  <w:style w:type="character" w:customStyle="1" w:styleId="RTFNum23">
    <w:name w:val="RTF_Num 2 3"/>
    <w:uiPriority w:val="99"/>
    <w:rsid w:val="00490D2F"/>
    <w:rPr>
      <w:rFonts w:ascii="Arial" w:hAnsi="Arial" w:cs="Arial"/>
      <w:color w:val="auto"/>
      <w:sz w:val="24"/>
      <w:szCs w:val="24"/>
      <w:lang w:val="en-GB"/>
    </w:rPr>
  </w:style>
  <w:style w:type="character" w:customStyle="1" w:styleId="RTFNum24">
    <w:name w:val="RTF_Num 2 4"/>
    <w:uiPriority w:val="99"/>
    <w:rsid w:val="00490D2F"/>
    <w:rPr>
      <w:rFonts w:ascii="Arial" w:hAnsi="Arial" w:cs="Arial"/>
      <w:color w:val="auto"/>
      <w:sz w:val="24"/>
      <w:szCs w:val="24"/>
      <w:lang w:val="en-GB"/>
    </w:rPr>
  </w:style>
  <w:style w:type="character" w:customStyle="1" w:styleId="RTFNum25">
    <w:name w:val="RTF_Num 2 5"/>
    <w:uiPriority w:val="99"/>
    <w:rsid w:val="00490D2F"/>
    <w:rPr>
      <w:rFonts w:ascii="Arial" w:hAnsi="Arial" w:cs="Arial"/>
      <w:color w:val="auto"/>
      <w:sz w:val="24"/>
      <w:szCs w:val="24"/>
      <w:lang w:val="en-GB"/>
    </w:rPr>
  </w:style>
  <w:style w:type="character" w:customStyle="1" w:styleId="RTFNum26">
    <w:name w:val="RTF_Num 2 6"/>
    <w:uiPriority w:val="99"/>
    <w:rsid w:val="00490D2F"/>
    <w:rPr>
      <w:rFonts w:ascii="Arial" w:hAnsi="Arial" w:cs="Arial"/>
      <w:color w:val="auto"/>
      <w:sz w:val="24"/>
      <w:szCs w:val="24"/>
      <w:lang w:val="en-GB"/>
    </w:rPr>
  </w:style>
  <w:style w:type="character" w:customStyle="1" w:styleId="RTFNum27">
    <w:name w:val="RTF_Num 2 7"/>
    <w:uiPriority w:val="99"/>
    <w:rsid w:val="00490D2F"/>
    <w:rPr>
      <w:rFonts w:ascii="Arial" w:hAnsi="Arial" w:cs="Arial"/>
      <w:color w:val="auto"/>
      <w:sz w:val="24"/>
      <w:szCs w:val="24"/>
      <w:lang w:val="en-GB"/>
    </w:rPr>
  </w:style>
  <w:style w:type="character" w:customStyle="1" w:styleId="RTFNum28">
    <w:name w:val="RTF_Num 2 8"/>
    <w:uiPriority w:val="99"/>
    <w:rsid w:val="00490D2F"/>
    <w:rPr>
      <w:rFonts w:ascii="Arial" w:hAnsi="Arial" w:cs="Arial"/>
      <w:color w:val="auto"/>
      <w:sz w:val="24"/>
      <w:szCs w:val="24"/>
      <w:lang w:val="en-GB"/>
    </w:rPr>
  </w:style>
  <w:style w:type="character" w:customStyle="1" w:styleId="RTFNum29">
    <w:name w:val="RTF_Num 2 9"/>
    <w:uiPriority w:val="99"/>
    <w:rsid w:val="00490D2F"/>
    <w:rPr>
      <w:rFonts w:ascii="Arial" w:hAnsi="Arial" w:cs="Arial"/>
      <w:color w:val="auto"/>
      <w:sz w:val="24"/>
      <w:szCs w:val="24"/>
      <w:lang w:val="en-GB"/>
    </w:rPr>
  </w:style>
  <w:style w:type="character" w:customStyle="1" w:styleId="RTFNum31">
    <w:name w:val="RTF_Num 3 1"/>
    <w:uiPriority w:val="99"/>
    <w:rsid w:val="00490D2F"/>
    <w:rPr>
      <w:rFonts w:ascii="Arial" w:hAnsi="Arial" w:cs="Arial"/>
      <w:color w:val="auto"/>
      <w:sz w:val="18"/>
      <w:szCs w:val="18"/>
      <w:lang w:val="en-GB"/>
    </w:rPr>
  </w:style>
  <w:style w:type="character" w:customStyle="1" w:styleId="RTFNum32">
    <w:name w:val="RTF_Num 3 2"/>
    <w:uiPriority w:val="99"/>
    <w:rsid w:val="00490D2F"/>
    <w:rPr>
      <w:rFonts w:ascii="Arial" w:hAnsi="Arial" w:cs="Arial"/>
      <w:color w:val="auto"/>
      <w:sz w:val="24"/>
      <w:szCs w:val="24"/>
      <w:lang w:val="en-GB"/>
    </w:rPr>
  </w:style>
  <w:style w:type="character" w:customStyle="1" w:styleId="RTFNum33">
    <w:name w:val="RTF_Num 3 3"/>
    <w:uiPriority w:val="99"/>
    <w:rsid w:val="00490D2F"/>
    <w:rPr>
      <w:rFonts w:ascii="Arial" w:hAnsi="Arial" w:cs="Arial"/>
      <w:color w:val="auto"/>
      <w:sz w:val="24"/>
      <w:szCs w:val="24"/>
      <w:lang w:val="en-GB"/>
    </w:rPr>
  </w:style>
  <w:style w:type="character" w:customStyle="1" w:styleId="RTFNum34">
    <w:name w:val="RTF_Num 3 4"/>
    <w:uiPriority w:val="99"/>
    <w:rsid w:val="00490D2F"/>
    <w:rPr>
      <w:rFonts w:ascii="Arial" w:hAnsi="Arial" w:cs="Arial"/>
      <w:color w:val="auto"/>
      <w:sz w:val="24"/>
      <w:szCs w:val="24"/>
      <w:lang w:val="en-GB"/>
    </w:rPr>
  </w:style>
  <w:style w:type="character" w:customStyle="1" w:styleId="RTFNum35">
    <w:name w:val="RTF_Num 3 5"/>
    <w:uiPriority w:val="99"/>
    <w:rsid w:val="00490D2F"/>
    <w:rPr>
      <w:rFonts w:ascii="Arial" w:hAnsi="Arial" w:cs="Arial"/>
      <w:color w:val="auto"/>
      <w:sz w:val="24"/>
      <w:szCs w:val="24"/>
      <w:lang w:val="en-GB"/>
    </w:rPr>
  </w:style>
  <w:style w:type="character" w:customStyle="1" w:styleId="RTFNum36">
    <w:name w:val="RTF_Num 3 6"/>
    <w:uiPriority w:val="99"/>
    <w:rsid w:val="00490D2F"/>
    <w:rPr>
      <w:rFonts w:ascii="Arial" w:hAnsi="Arial" w:cs="Arial"/>
      <w:color w:val="auto"/>
      <w:sz w:val="24"/>
      <w:szCs w:val="24"/>
      <w:lang w:val="en-GB"/>
    </w:rPr>
  </w:style>
  <w:style w:type="character" w:customStyle="1" w:styleId="RTFNum37">
    <w:name w:val="RTF_Num 3 7"/>
    <w:uiPriority w:val="99"/>
    <w:rsid w:val="00490D2F"/>
    <w:rPr>
      <w:rFonts w:ascii="Arial" w:hAnsi="Arial" w:cs="Arial"/>
      <w:color w:val="auto"/>
      <w:sz w:val="24"/>
      <w:szCs w:val="24"/>
      <w:lang w:val="en-GB"/>
    </w:rPr>
  </w:style>
  <w:style w:type="character" w:customStyle="1" w:styleId="RTFNum38">
    <w:name w:val="RTF_Num 3 8"/>
    <w:uiPriority w:val="99"/>
    <w:rsid w:val="00490D2F"/>
    <w:rPr>
      <w:rFonts w:ascii="Arial" w:hAnsi="Arial" w:cs="Arial"/>
      <w:color w:val="auto"/>
      <w:sz w:val="24"/>
      <w:szCs w:val="24"/>
      <w:lang w:val="en-GB"/>
    </w:rPr>
  </w:style>
  <w:style w:type="character" w:customStyle="1" w:styleId="RTFNum39">
    <w:name w:val="RTF_Num 3 9"/>
    <w:uiPriority w:val="99"/>
    <w:rsid w:val="00490D2F"/>
    <w:rPr>
      <w:rFonts w:ascii="Arial" w:hAnsi="Arial" w:cs="Arial"/>
      <w:color w:val="auto"/>
      <w:sz w:val="24"/>
      <w:szCs w:val="24"/>
      <w:lang w:val="en-GB"/>
    </w:rPr>
  </w:style>
  <w:style w:type="character" w:customStyle="1" w:styleId="RTFNum41">
    <w:name w:val="RTF_Num 4 1"/>
    <w:uiPriority w:val="99"/>
    <w:rsid w:val="00490D2F"/>
    <w:rPr>
      <w:rFonts w:ascii="Arial" w:hAnsi="Arial" w:cs="Arial"/>
      <w:i/>
      <w:iCs/>
      <w:color w:val="auto"/>
      <w:sz w:val="24"/>
      <w:szCs w:val="24"/>
      <w:lang w:val="en-GB"/>
    </w:rPr>
  </w:style>
  <w:style w:type="character" w:customStyle="1" w:styleId="RTFNum42">
    <w:name w:val="RTF_Num 4 2"/>
    <w:uiPriority w:val="99"/>
    <w:rsid w:val="00490D2F"/>
    <w:rPr>
      <w:rFonts w:ascii="Arial" w:hAnsi="Arial" w:cs="Arial"/>
      <w:color w:val="auto"/>
      <w:sz w:val="24"/>
      <w:szCs w:val="24"/>
      <w:lang w:val="en-GB"/>
    </w:rPr>
  </w:style>
  <w:style w:type="character" w:customStyle="1" w:styleId="RTFNum43">
    <w:name w:val="RTF_Num 4 3"/>
    <w:uiPriority w:val="99"/>
    <w:rsid w:val="00490D2F"/>
    <w:rPr>
      <w:rFonts w:ascii="Arial" w:hAnsi="Arial" w:cs="Arial"/>
      <w:color w:val="auto"/>
      <w:sz w:val="24"/>
      <w:szCs w:val="24"/>
      <w:lang w:val="en-GB"/>
    </w:rPr>
  </w:style>
  <w:style w:type="character" w:customStyle="1" w:styleId="RTFNum44">
    <w:name w:val="RTF_Num 4 4"/>
    <w:uiPriority w:val="99"/>
    <w:rsid w:val="00490D2F"/>
    <w:rPr>
      <w:rFonts w:ascii="Arial" w:hAnsi="Arial" w:cs="Arial"/>
      <w:color w:val="auto"/>
      <w:sz w:val="24"/>
      <w:szCs w:val="24"/>
      <w:lang w:val="en-GB"/>
    </w:rPr>
  </w:style>
  <w:style w:type="character" w:customStyle="1" w:styleId="RTFNum45">
    <w:name w:val="RTF_Num 4 5"/>
    <w:uiPriority w:val="99"/>
    <w:rsid w:val="00490D2F"/>
    <w:rPr>
      <w:rFonts w:ascii="Arial" w:hAnsi="Arial" w:cs="Arial"/>
      <w:color w:val="auto"/>
      <w:sz w:val="24"/>
      <w:szCs w:val="24"/>
      <w:lang w:val="en-GB"/>
    </w:rPr>
  </w:style>
  <w:style w:type="character" w:customStyle="1" w:styleId="RTFNum46">
    <w:name w:val="RTF_Num 4 6"/>
    <w:uiPriority w:val="99"/>
    <w:rsid w:val="00490D2F"/>
    <w:rPr>
      <w:rFonts w:ascii="Arial" w:hAnsi="Arial" w:cs="Arial"/>
      <w:color w:val="auto"/>
      <w:sz w:val="24"/>
      <w:szCs w:val="24"/>
      <w:lang w:val="en-GB"/>
    </w:rPr>
  </w:style>
  <w:style w:type="character" w:customStyle="1" w:styleId="RTFNum47">
    <w:name w:val="RTF_Num 4 7"/>
    <w:uiPriority w:val="99"/>
    <w:rsid w:val="00490D2F"/>
    <w:rPr>
      <w:rFonts w:ascii="Arial" w:hAnsi="Arial" w:cs="Arial"/>
      <w:color w:val="auto"/>
      <w:sz w:val="24"/>
      <w:szCs w:val="24"/>
      <w:lang w:val="en-GB"/>
    </w:rPr>
  </w:style>
  <w:style w:type="character" w:customStyle="1" w:styleId="RTFNum48">
    <w:name w:val="RTF_Num 4 8"/>
    <w:uiPriority w:val="99"/>
    <w:rsid w:val="00490D2F"/>
    <w:rPr>
      <w:rFonts w:ascii="Arial" w:hAnsi="Arial" w:cs="Arial"/>
      <w:color w:val="auto"/>
      <w:sz w:val="24"/>
      <w:szCs w:val="24"/>
      <w:lang w:val="en-GB"/>
    </w:rPr>
  </w:style>
  <w:style w:type="character" w:customStyle="1" w:styleId="RTFNum49">
    <w:name w:val="RTF_Num 4 9"/>
    <w:uiPriority w:val="99"/>
    <w:rsid w:val="00490D2F"/>
    <w:rPr>
      <w:rFonts w:ascii="Arial" w:hAnsi="Arial" w:cs="Arial"/>
      <w:color w:val="auto"/>
      <w:sz w:val="24"/>
      <w:szCs w:val="24"/>
      <w:lang w:val="en-GB"/>
    </w:rPr>
  </w:style>
  <w:style w:type="character" w:customStyle="1" w:styleId="RTFNum51">
    <w:name w:val="RTF_Num 5 1"/>
    <w:uiPriority w:val="99"/>
    <w:rsid w:val="00490D2F"/>
    <w:rPr>
      <w:rFonts w:ascii="Arial" w:hAnsi="Arial" w:cs="Arial"/>
      <w:b/>
      <w:bCs/>
      <w:color w:val="auto"/>
      <w:sz w:val="24"/>
      <w:szCs w:val="24"/>
      <w:lang w:val="en-GB"/>
    </w:rPr>
  </w:style>
  <w:style w:type="character" w:customStyle="1" w:styleId="RTFNum52">
    <w:name w:val="RTF_Num 5 2"/>
    <w:uiPriority w:val="99"/>
    <w:rsid w:val="00490D2F"/>
    <w:rPr>
      <w:rFonts w:ascii="Arial" w:hAnsi="Arial" w:cs="Arial"/>
      <w:color w:val="auto"/>
      <w:sz w:val="24"/>
      <w:szCs w:val="24"/>
      <w:lang w:val="en-GB"/>
    </w:rPr>
  </w:style>
  <w:style w:type="character" w:customStyle="1" w:styleId="RTFNum53">
    <w:name w:val="RTF_Num 5 3"/>
    <w:uiPriority w:val="99"/>
    <w:rsid w:val="00490D2F"/>
    <w:rPr>
      <w:rFonts w:ascii="Arial" w:hAnsi="Arial" w:cs="Arial"/>
      <w:color w:val="auto"/>
      <w:sz w:val="24"/>
      <w:szCs w:val="24"/>
      <w:lang w:val="en-GB"/>
    </w:rPr>
  </w:style>
  <w:style w:type="character" w:customStyle="1" w:styleId="RTFNum54">
    <w:name w:val="RTF_Num 5 4"/>
    <w:uiPriority w:val="99"/>
    <w:rsid w:val="00490D2F"/>
    <w:rPr>
      <w:rFonts w:ascii="Arial" w:hAnsi="Arial" w:cs="Arial"/>
      <w:color w:val="auto"/>
      <w:sz w:val="24"/>
      <w:szCs w:val="24"/>
      <w:lang w:val="en-GB"/>
    </w:rPr>
  </w:style>
  <w:style w:type="character" w:customStyle="1" w:styleId="RTFNum55">
    <w:name w:val="RTF_Num 5 5"/>
    <w:uiPriority w:val="99"/>
    <w:rsid w:val="00490D2F"/>
    <w:rPr>
      <w:rFonts w:ascii="Arial" w:hAnsi="Arial" w:cs="Arial"/>
      <w:color w:val="auto"/>
      <w:sz w:val="24"/>
      <w:szCs w:val="24"/>
      <w:lang w:val="en-GB"/>
    </w:rPr>
  </w:style>
  <w:style w:type="character" w:customStyle="1" w:styleId="RTFNum56">
    <w:name w:val="RTF_Num 5 6"/>
    <w:uiPriority w:val="99"/>
    <w:rsid w:val="00490D2F"/>
    <w:rPr>
      <w:rFonts w:ascii="Arial" w:hAnsi="Arial" w:cs="Arial"/>
      <w:color w:val="auto"/>
      <w:sz w:val="24"/>
      <w:szCs w:val="24"/>
      <w:lang w:val="en-GB"/>
    </w:rPr>
  </w:style>
  <w:style w:type="character" w:customStyle="1" w:styleId="RTFNum57">
    <w:name w:val="RTF_Num 5 7"/>
    <w:uiPriority w:val="99"/>
    <w:rsid w:val="00490D2F"/>
    <w:rPr>
      <w:rFonts w:ascii="Arial" w:hAnsi="Arial" w:cs="Arial"/>
      <w:color w:val="auto"/>
      <w:sz w:val="24"/>
      <w:szCs w:val="24"/>
      <w:lang w:val="en-GB"/>
    </w:rPr>
  </w:style>
  <w:style w:type="character" w:customStyle="1" w:styleId="RTFNum58">
    <w:name w:val="RTF_Num 5 8"/>
    <w:uiPriority w:val="99"/>
    <w:rsid w:val="00490D2F"/>
    <w:rPr>
      <w:rFonts w:ascii="Arial" w:hAnsi="Arial" w:cs="Arial"/>
      <w:color w:val="auto"/>
      <w:sz w:val="24"/>
      <w:szCs w:val="24"/>
      <w:lang w:val="en-GB"/>
    </w:rPr>
  </w:style>
  <w:style w:type="character" w:customStyle="1" w:styleId="RTFNum59">
    <w:name w:val="RTF_Num 5 9"/>
    <w:uiPriority w:val="99"/>
    <w:rsid w:val="00490D2F"/>
    <w:rPr>
      <w:rFonts w:ascii="Arial" w:hAnsi="Arial" w:cs="Arial"/>
      <w:color w:val="auto"/>
      <w:sz w:val="24"/>
      <w:szCs w:val="24"/>
      <w:lang w:val="en-GB"/>
    </w:rPr>
  </w:style>
  <w:style w:type="character" w:customStyle="1" w:styleId="RTFNum61">
    <w:name w:val="RTF_Num 6 1"/>
    <w:uiPriority w:val="99"/>
    <w:rsid w:val="00490D2F"/>
    <w:rPr>
      <w:rFonts w:ascii="Arial" w:hAnsi="Arial" w:cs="Arial"/>
      <w:color w:val="auto"/>
      <w:sz w:val="24"/>
      <w:szCs w:val="24"/>
      <w:lang w:val="en-GB"/>
    </w:rPr>
  </w:style>
  <w:style w:type="character" w:customStyle="1" w:styleId="RTFNum62">
    <w:name w:val="RTF_Num 6 2"/>
    <w:uiPriority w:val="99"/>
    <w:rsid w:val="00490D2F"/>
    <w:rPr>
      <w:rFonts w:ascii="Arial" w:hAnsi="Arial" w:cs="Arial"/>
      <w:color w:val="auto"/>
      <w:sz w:val="24"/>
      <w:szCs w:val="24"/>
      <w:lang w:val="en-GB"/>
    </w:rPr>
  </w:style>
  <w:style w:type="character" w:customStyle="1" w:styleId="RTFNum63">
    <w:name w:val="RTF_Num 6 3"/>
    <w:uiPriority w:val="99"/>
    <w:rsid w:val="00490D2F"/>
    <w:rPr>
      <w:rFonts w:ascii="Arial" w:hAnsi="Arial" w:cs="Arial"/>
      <w:color w:val="auto"/>
      <w:sz w:val="24"/>
      <w:szCs w:val="24"/>
      <w:lang w:val="en-GB"/>
    </w:rPr>
  </w:style>
  <w:style w:type="character" w:customStyle="1" w:styleId="RTFNum64">
    <w:name w:val="RTF_Num 6 4"/>
    <w:uiPriority w:val="99"/>
    <w:rsid w:val="00490D2F"/>
    <w:rPr>
      <w:rFonts w:ascii="Arial" w:hAnsi="Arial" w:cs="Arial"/>
      <w:color w:val="auto"/>
      <w:sz w:val="24"/>
      <w:szCs w:val="24"/>
      <w:lang w:val="en-GB"/>
    </w:rPr>
  </w:style>
  <w:style w:type="character" w:customStyle="1" w:styleId="RTFNum65">
    <w:name w:val="RTF_Num 6 5"/>
    <w:uiPriority w:val="99"/>
    <w:rsid w:val="00490D2F"/>
    <w:rPr>
      <w:rFonts w:ascii="Arial" w:hAnsi="Arial" w:cs="Arial"/>
      <w:color w:val="auto"/>
      <w:sz w:val="24"/>
      <w:szCs w:val="24"/>
      <w:lang w:val="en-GB"/>
    </w:rPr>
  </w:style>
  <w:style w:type="character" w:customStyle="1" w:styleId="RTFNum66">
    <w:name w:val="RTF_Num 6 6"/>
    <w:uiPriority w:val="99"/>
    <w:rsid w:val="00490D2F"/>
    <w:rPr>
      <w:rFonts w:ascii="Arial" w:hAnsi="Arial" w:cs="Arial"/>
      <w:color w:val="auto"/>
      <w:sz w:val="24"/>
      <w:szCs w:val="24"/>
      <w:lang w:val="en-GB"/>
    </w:rPr>
  </w:style>
  <w:style w:type="character" w:customStyle="1" w:styleId="RTFNum67">
    <w:name w:val="RTF_Num 6 7"/>
    <w:uiPriority w:val="99"/>
    <w:rsid w:val="00490D2F"/>
    <w:rPr>
      <w:rFonts w:ascii="Arial" w:hAnsi="Arial" w:cs="Arial"/>
      <w:color w:val="auto"/>
      <w:sz w:val="24"/>
      <w:szCs w:val="24"/>
      <w:lang w:val="en-GB"/>
    </w:rPr>
  </w:style>
  <w:style w:type="character" w:customStyle="1" w:styleId="RTFNum68">
    <w:name w:val="RTF_Num 6 8"/>
    <w:uiPriority w:val="99"/>
    <w:rsid w:val="00490D2F"/>
    <w:rPr>
      <w:rFonts w:ascii="Arial" w:hAnsi="Arial" w:cs="Arial"/>
      <w:color w:val="auto"/>
      <w:sz w:val="24"/>
      <w:szCs w:val="24"/>
      <w:lang w:val="en-GB"/>
    </w:rPr>
  </w:style>
  <w:style w:type="character" w:customStyle="1" w:styleId="RTFNum69">
    <w:name w:val="RTF_Num 6 9"/>
    <w:uiPriority w:val="99"/>
    <w:rsid w:val="00490D2F"/>
    <w:rPr>
      <w:rFonts w:ascii="Arial" w:hAnsi="Arial" w:cs="Arial"/>
      <w:color w:val="auto"/>
      <w:sz w:val="24"/>
      <w:szCs w:val="24"/>
      <w:lang w:val="en-GB"/>
    </w:rPr>
  </w:style>
  <w:style w:type="character" w:customStyle="1" w:styleId="RTFNum71">
    <w:name w:val="RTF_Num 7 1"/>
    <w:uiPriority w:val="99"/>
    <w:rsid w:val="00490D2F"/>
    <w:rPr>
      <w:rFonts w:ascii="Arial" w:hAnsi="Arial" w:cs="Arial"/>
      <w:color w:val="auto"/>
      <w:sz w:val="24"/>
      <w:szCs w:val="24"/>
      <w:lang w:val="en-GB"/>
    </w:rPr>
  </w:style>
  <w:style w:type="character" w:customStyle="1" w:styleId="RTFNum72">
    <w:name w:val="RTF_Num 7 2"/>
    <w:uiPriority w:val="99"/>
    <w:rsid w:val="00490D2F"/>
    <w:rPr>
      <w:rFonts w:ascii="Arial" w:hAnsi="Arial" w:cs="Arial"/>
      <w:color w:val="auto"/>
      <w:sz w:val="24"/>
      <w:szCs w:val="24"/>
      <w:lang w:val="en-GB"/>
    </w:rPr>
  </w:style>
  <w:style w:type="character" w:customStyle="1" w:styleId="RTFNum73">
    <w:name w:val="RTF_Num 7 3"/>
    <w:uiPriority w:val="99"/>
    <w:rsid w:val="00490D2F"/>
    <w:rPr>
      <w:rFonts w:ascii="Arial" w:hAnsi="Arial" w:cs="Arial"/>
      <w:color w:val="auto"/>
      <w:sz w:val="24"/>
      <w:szCs w:val="24"/>
      <w:lang w:val="en-GB"/>
    </w:rPr>
  </w:style>
  <w:style w:type="character" w:customStyle="1" w:styleId="RTFNum74">
    <w:name w:val="RTF_Num 7 4"/>
    <w:uiPriority w:val="99"/>
    <w:rsid w:val="00490D2F"/>
    <w:rPr>
      <w:rFonts w:ascii="Arial" w:hAnsi="Arial" w:cs="Arial"/>
      <w:color w:val="auto"/>
      <w:sz w:val="24"/>
      <w:szCs w:val="24"/>
      <w:lang w:val="en-GB"/>
    </w:rPr>
  </w:style>
  <w:style w:type="character" w:customStyle="1" w:styleId="RTFNum75">
    <w:name w:val="RTF_Num 7 5"/>
    <w:uiPriority w:val="99"/>
    <w:rsid w:val="00490D2F"/>
    <w:rPr>
      <w:rFonts w:ascii="Arial" w:hAnsi="Arial" w:cs="Arial"/>
      <w:color w:val="auto"/>
      <w:sz w:val="24"/>
      <w:szCs w:val="24"/>
      <w:lang w:val="en-GB"/>
    </w:rPr>
  </w:style>
  <w:style w:type="character" w:customStyle="1" w:styleId="RTFNum76">
    <w:name w:val="RTF_Num 7 6"/>
    <w:uiPriority w:val="99"/>
    <w:rsid w:val="00490D2F"/>
    <w:rPr>
      <w:rFonts w:ascii="Arial" w:hAnsi="Arial" w:cs="Arial"/>
      <w:color w:val="auto"/>
      <w:sz w:val="24"/>
      <w:szCs w:val="24"/>
      <w:lang w:val="en-GB"/>
    </w:rPr>
  </w:style>
  <w:style w:type="character" w:customStyle="1" w:styleId="RTFNum77">
    <w:name w:val="RTF_Num 7 7"/>
    <w:uiPriority w:val="99"/>
    <w:rsid w:val="00490D2F"/>
    <w:rPr>
      <w:rFonts w:ascii="Arial" w:hAnsi="Arial" w:cs="Arial"/>
      <w:color w:val="auto"/>
      <w:sz w:val="24"/>
      <w:szCs w:val="24"/>
      <w:lang w:val="en-GB"/>
    </w:rPr>
  </w:style>
  <w:style w:type="character" w:customStyle="1" w:styleId="RTFNum78">
    <w:name w:val="RTF_Num 7 8"/>
    <w:uiPriority w:val="99"/>
    <w:rsid w:val="00490D2F"/>
    <w:rPr>
      <w:rFonts w:ascii="Arial" w:hAnsi="Arial" w:cs="Arial"/>
      <w:color w:val="auto"/>
      <w:sz w:val="24"/>
      <w:szCs w:val="24"/>
      <w:lang w:val="en-GB"/>
    </w:rPr>
  </w:style>
  <w:style w:type="character" w:customStyle="1" w:styleId="RTFNum79">
    <w:name w:val="RTF_Num 7 9"/>
    <w:uiPriority w:val="99"/>
    <w:rsid w:val="00490D2F"/>
    <w:rPr>
      <w:rFonts w:ascii="Arial" w:hAnsi="Arial" w:cs="Arial"/>
      <w:color w:val="auto"/>
      <w:sz w:val="24"/>
      <w:szCs w:val="24"/>
      <w:lang w:val="en-GB"/>
    </w:rPr>
  </w:style>
  <w:style w:type="character" w:customStyle="1" w:styleId="RTFNum81">
    <w:name w:val="RTF_Num 8 1"/>
    <w:uiPriority w:val="99"/>
    <w:rsid w:val="00490D2F"/>
    <w:rPr>
      <w:rFonts w:ascii="Arial" w:hAnsi="Arial" w:cs="Arial"/>
      <w:b/>
      <w:bCs/>
      <w:color w:val="auto"/>
      <w:sz w:val="20"/>
      <w:szCs w:val="20"/>
      <w:lang w:val="en-GB"/>
    </w:rPr>
  </w:style>
  <w:style w:type="character" w:customStyle="1" w:styleId="RTFNum82">
    <w:name w:val="RTF_Num 8 2"/>
    <w:uiPriority w:val="99"/>
    <w:rsid w:val="00490D2F"/>
    <w:rPr>
      <w:rFonts w:ascii="Arial" w:hAnsi="Arial" w:cs="Arial"/>
      <w:color w:val="auto"/>
      <w:sz w:val="24"/>
      <w:szCs w:val="24"/>
      <w:lang w:val="en-GB"/>
    </w:rPr>
  </w:style>
  <w:style w:type="character" w:customStyle="1" w:styleId="RTFNum83">
    <w:name w:val="RTF_Num 8 3"/>
    <w:uiPriority w:val="99"/>
    <w:rsid w:val="00490D2F"/>
    <w:rPr>
      <w:rFonts w:ascii="Arial" w:hAnsi="Arial" w:cs="Arial"/>
      <w:color w:val="auto"/>
      <w:sz w:val="24"/>
      <w:szCs w:val="24"/>
      <w:lang w:val="en-GB"/>
    </w:rPr>
  </w:style>
  <w:style w:type="character" w:customStyle="1" w:styleId="RTFNum84">
    <w:name w:val="RTF_Num 8 4"/>
    <w:uiPriority w:val="99"/>
    <w:rsid w:val="00490D2F"/>
    <w:rPr>
      <w:rFonts w:ascii="Arial" w:hAnsi="Arial" w:cs="Arial"/>
      <w:color w:val="auto"/>
      <w:sz w:val="24"/>
      <w:szCs w:val="24"/>
      <w:lang w:val="en-GB"/>
    </w:rPr>
  </w:style>
  <w:style w:type="character" w:customStyle="1" w:styleId="RTFNum85">
    <w:name w:val="RTF_Num 8 5"/>
    <w:uiPriority w:val="99"/>
    <w:rsid w:val="00490D2F"/>
    <w:rPr>
      <w:rFonts w:ascii="Arial" w:hAnsi="Arial" w:cs="Arial"/>
      <w:color w:val="auto"/>
      <w:sz w:val="24"/>
      <w:szCs w:val="24"/>
      <w:lang w:val="en-GB"/>
    </w:rPr>
  </w:style>
  <w:style w:type="character" w:customStyle="1" w:styleId="RTFNum86">
    <w:name w:val="RTF_Num 8 6"/>
    <w:uiPriority w:val="99"/>
    <w:rsid w:val="00490D2F"/>
    <w:rPr>
      <w:rFonts w:ascii="Arial" w:hAnsi="Arial" w:cs="Arial"/>
      <w:color w:val="auto"/>
      <w:sz w:val="24"/>
      <w:szCs w:val="24"/>
      <w:lang w:val="en-GB"/>
    </w:rPr>
  </w:style>
  <w:style w:type="character" w:customStyle="1" w:styleId="RTFNum87">
    <w:name w:val="RTF_Num 8 7"/>
    <w:uiPriority w:val="99"/>
    <w:rsid w:val="00490D2F"/>
    <w:rPr>
      <w:rFonts w:ascii="Arial" w:hAnsi="Arial" w:cs="Arial"/>
      <w:color w:val="auto"/>
      <w:sz w:val="24"/>
      <w:szCs w:val="24"/>
      <w:lang w:val="en-GB"/>
    </w:rPr>
  </w:style>
  <w:style w:type="character" w:customStyle="1" w:styleId="RTFNum88">
    <w:name w:val="RTF_Num 8 8"/>
    <w:uiPriority w:val="99"/>
    <w:rsid w:val="00490D2F"/>
    <w:rPr>
      <w:rFonts w:ascii="Arial" w:hAnsi="Arial" w:cs="Arial"/>
      <w:color w:val="auto"/>
      <w:sz w:val="24"/>
      <w:szCs w:val="24"/>
      <w:lang w:val="en-GB"/>
    </w:rPr>
  </w:style>
  <w:style w:type="character" w:customStyle="1" w:styleId="RTFNum89">
    <w:name w:val="RTF_Num 8 9"/>
    <w:uiPriority w:val="99"/>
    <w:rsid w:val="00490D2F"/>
    <w:rPr>
      <w:rFonts w:ascii="Arial" w:hAnsi="Arial" w:cs="Arial"/>
      <w:color w:val="auto"/>
      <w:sz w:val="24"/>
      <w:szCs w:val="24"/>
      <w:lang w:val="en-GB"/>
    </w:rPr>
  </w:style>
  <w:style w:type="character" w:customStyle="1" w:styleId="RTFNum91">
    <w:name w:val="RTF_Num 9 1"/>
    <w:uiPriority w:val="99"/>
    <w:rsid w:val="00490D2F"/>
    <w:rPr>
      <w:rFonts w:ascii="Arial" w:hAnsi="Arial" w:cs="Arial"/>
      <w:color w:val="auto"/>
      <w:sz w:val="24"/>
      <w:szCs w:val="24"/>
      <w:lang w:val="en-GB"/>
    </w:rPr>
  </w:style>
  <w:style w:type="character" w:customStyle="1" w:styleId="RTFNum92">
    <w:name w:val="RTF_Num 9 2"/>
    <w:uiPriority w:val="99"/>
    <w:rsid w:val="00490D2F"/>
    <w:rPr>
      <w:rFonts w:ascii="Arial" w:hAnsi="Arial" w:cs="Arial"/>
      <w:color w:val="auto"/>
      <w:sz w:val="24"/>
      <w:szCs w:val="24"/>
      <w:lang w:val="en-GB"/>
    </w:rPr>
  </w:style>
  <w:style w:type="character" w:customStyle="1" w:styleId="RTFNum93">
    <w:name w:val="RTF_Num 9 3"/>
    <w:uiPriority w:val="99"/>
    <w:rsid w:val="00490D2F"/>
    <w:rPr>
      <w:rFonts w:ascii="Arial" w:hAnsi="Arial" w:cs="Arial"/>
      <w:color w:val="auto"/>
      <w:sz w:val="24"/>
      <w:szCs w:val="24"/>
      <w:lang w:val="en-GB"/>
    </w:rPr>
  </w:style>
  <w:style w:type="character" w:customStyle="1" w:styleId="RTFNum94">
    <w:name w:val="RTF_Num 9 4"/>
    <w:uiPriority w:val="99"/>
    <w:rsid w:val="00490D2F"/>
    <w:rPr>
      <w:rFonts w:ascii="Arial" w:hAnsi="Arial" w:cs="Arial"/>
      <w:color w:val="auto"/>
      <w:sz w:val="24"/>
      <w:szCs w:val="24"/>
      <w:lang w:val="en-GB"/>
    </w:rPr>
  </w:style>
  <w:style w:type="character" w:customStyle="1" w:styleId="RTFNum95">
    <w:name w:val="RTF_Num 9 5"/>
    <w:uiPriority w:val="99"/>
    <w:rsid w:val="00490D2F"/>
    <w:rPr>
      <w:rFonts w:ascii="Arial" w:hAnsi="Arial" w:cs="Arial"/>
      <w:color w:val="auto"/>
      <w:sz w:val="24"/>
      <w:szCs w:val="24"/>
      <w:lang w:val="en-GB"/>
    </w:rPr>
  </w:style>
  <w:style w:type="character" w:customStyle="1" w:styleId="RTFNum96">
    <w:name w:val="RTF_Num 9 6"/>
    <w:uiPriority w:val="99"/>
    <w:rsid w:val="00490D2F"/>
    <w:rPr>
      <w:rFonts w:ascii="Arial" w:hAnsi="Arial" w:cs="Arial"/>
      <w:color w:val="auto"/>
      <w:sz w:val="24"/>
      <w:szCs w:val="24"/>
      <w:lang w:val="en-GB"/>
    </w:rPr>
  </w:style>
  <w:style w:type="character" w:customStyle="1" w:styleId="RTFNum97">
    <w:name w:val="RTF_Num 9 7"/>
    <w:uiPriority w:val="99"/>
    <w:rsid w:val="00490D2F"/>
    <w:rPr>
      <w:rFonts w:ascii="Arial" w:hAnsi="Arial" w:cs="Arial"/>
      <w:color w:val="auto"/>
      <w:sz w:val="24"/>
      <w:szCs w:val="24"/>
      <w:lang w:val="en-GB"/>
    </w:rPr>
  </w:style>
  <w:style w:type="character" w:customStyle="1" w:styleId="RTFNum98">
    <w:name w:val="RTF_Num 9 8"/>
    <w:uiPriority w:val="99"/>
    <w:rsid w:val="00490D2F"/>
    <w:rPr>
      <w:rFonts w:ascii="Arial" w:hAnsi="Arial" w:cs="Arial"/>
      <w:color w:val="auto"/>
      <w:sz w:val="24"/>
      <w:szCs w:val="24"/>
      <w:lang w:val="en-GB"/>
    </w:rPr>
  </w:style>
  <w:style w:type="character" w:customStyle="1" w:styleId="RTFNum99">
    <w:name w:val="RTF_Num 9 9"/>
    <w:uiPriority w:val="99"/>
    <w:rsid w:val="00490D2F"/>
    <w:rPr>
      <w:rFonts w:ascii="Arial" w:hAnsi="Arial" w:cs="Arial"/>
      <w:color w:val="auto"/>
      <w:sz w:val="24"/>
      <w:szCs w:val="24"/>
      <w:lang w:val="en-GB"/>
    </w:rPr>
  </w:style>
  <w:style w:type="character" w:customStyle="1" w:styleId="NumberingSymbols">
    <w:name w:val="Numbering Symbols"/>
    <w:uiPriority w:val="99"/>
    <w:rsid w:val="00490D2F"/>
  </w:style>
  <w:style w:type="paragraph" w:customStyle="1" w:styleId="Heading">
    <w:name w:val="Heading"/>
    <w:basedOn w:val="Normal"/>
    <w:next w:val="BodyText"/>
    <w:uiPriority w:val="99"/>
    <w:rsid w:val="00490D2F"/>
    <w:pPr>
      <w:keepNext/>
      <w:spacing w:before="240" w:after="120"/>
    </w:pPr>
    <w:rPr>
      <w:rFonts w:eastAsia="MS Mincho"/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rsid w:val="00490D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643B85"/>
    <w:rPr>
      <w:rFonts w:ascii="Arial" w:hAnsi="Arial" w:cs="Arial"/>
      <w:sz w:val="20"/>
      <w:szCs w:val="20"/>
      <w:lang w:eastAsia="mk-MK"/>
    </w:rPr>
  </w:style>
  <w:style w:type="paragraph" w:styleId="List">
    <w:name w:val="List"/>
    <w:basedOn w:val="BodyText"/>
    <w:uiPriority w:val="99"/>
    <w:semiHidden/>
    <w:rsid w:val="00490D2F"/>
  </w:style>
  <w:style w:type="paragraph" w:styleId="Caption">
    <w:name w:val="caption"/>
    <w:basedOn w:val="Normal"/>
    <w:uiPriority w:val="99"/>
    <w:qFormat/>
    <w:rsid w:val="00490D2F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Normal"/>
    <w:uiPriority w:val="99"/>
    <w:rsid w:val="00490D2F"/>
  </w:style>
  <w:style w:type="paragraph" w:customStyle="1" w:styleId="Caption1">
    <w:name w:val="Caption1"/>
    <w:basedOn w:val="Normal"/>
    <w:uiPriority w:val="99"/>
    <w:rsid w:val="00490D2F"/>
    <w:pPr>
      <w:spacing w:before="120" w:after="120"/>
    </w:pPr>
    <w:rPr>
      <w:i/>
      <w:iCs/>
      <w:sz w:val="24"/>
      <w:szCs w:val="24"/>
    </w:rPr>
  </w:style>
  <w:style w:type="paragraph" w:customStyle="1" w:styleId="Heading11">
    <w:name w:val="Heading 11"/>
    <w:basedOn w:val="Normal"/>
    <w:next w:val="Normal"/>
    <w:uiPriority w:val="99"/>
    <w:rsid w:val="00490D2F"/>
    <w:pPr>
      <w:keepNext/>
      <w:numPr>
        <w:numId w:val="1"/>
      </w:numPr>
      <w:spacing w:before="58" w:line="427" w:lineRule="exact"/>
      <w:jc w:val="center"/>
      <w:outlineLvl w:val="0"/>
    </w:pPr>
    <w:rPr>
      <w:color w:val="000000"/>
      <w:sz w:val="36"/>
      <w:szCs w:val="36"/>
      <w:lang w:val="mk-MK"/>
    </w:rPr>
  </w:style>
  <w:style w:type="paragraph" w:styleId="BlockText">
    <w:name w:val="Block Text"/>
    <w:basedOn w:val="Normal"/>
    <w:uiPriority w:val="99"/>
    <w:rsid w:val="00490D2F"/>
    <w:pPr>
      <w:spacing w:before="5" w:line="216" w:lineRule="exact"/>
      <w:ind w:left="869" w:hanging="869"/>
    </w:pPr>
    <w:rPr>
      <w:color w:val="000000"/>
      <w:sz w:val="19"/>
      <w:szCs w:val="19"/>
    </w:rPr>
  </w:style>
  <w:style w:type="paragraph" w:styleId="BodyText2">
    <w:name w:val="Body Text 2"/>
    <w:basedOn w:val="Normal"/>
    <w:link w:val="BodyText2Char"/>
    <w:uiPriority w:val="99"/>
    <w:rsid w:val="00490D2F"/>
    <w:pPr>
      <w:ind w:left="43"/>
    </w:pPr>
    <w:rPr>
      <w:rFonts w:ascii="MAC C Swiss" w:hAnsi="MAC C Swiss" w:cs="MAC C Swiss"/>
      <w:color w:val="000000"/>
      <w:sz w:val="19"/>
      <w:szCs w:val="19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643B85"/>
    <w:rPr>
      <w:rFonts w:ascii="Arial" w:hAnsi="Arial" w:cs="Arial"/>
      <w:sz w:val="20"/>
      <w:szCs w:val="20"/>
      <w:lang w:eastAsia="mk-MK"/>
    </w:rPr>
  </w:style>
  <w:style w:type="paragraph" w:customStyle="1" w:styleId="TableContents">
    <w:name w:val="Table Contents"/>
    <w:basedOn w:val="Normal"/>
    <w:uiPriority w:val="99"/>
    <w:rsid w:val="00490D2F"/>
  </w:style>
  <w:style w:type="paragraph" w:customStyle="1" w:styleId="TableHeading">
    <w:name w:val="Table Heading"/>
    <w:basedOn w:val="TableContents"/>
    <w:uiPriority w:val="99"/>
    <w:rsid w:val="00490D2F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5</Pages>
  <Words>1277</Words>
  <Characters>7281</Characters>
  <Application>Microsoft Office Outlook</Application>
  <DocSecurity>0</DocSecurity>
  <Lines>0</Lines>
  <Paragraphs>0</Paragraphs>
  <ScaleCrop>false</ScaleCrop>
  <Company>NONE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Период</dc:title>
  <dc:subject/>
  <dc:creator>zoricaan</dc:creator>
  <cp:keywords/>
  <dc:description/>
  <cp:lastModifiedBy>WORK</cp:lastModifiedBy>
  <cp:revision>2</cp:revision>
  <cp:lastPrinted>2009-07-02T14:50:00Z</cp:lastPrinted>
  <dcterms:created xsi:type="dcterms:W3CDTF">2016-05-04T13:25:00Z</dcterms:created>
  <dcterms:modified xsi:type="dcterms:W3CDTF">2016-05-04T13:25:00Z</dcterms:modified>
</cp:coreProperties>
</file>